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10DA1" w14:textId="7F7866CB" w:rsidR="0049545C" w:rsidRPr="0049545C" w:rsidRDefault="00047E3E" w:rsidP="0049545C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047E3E">
        <w:rPr>
          <w:rFonts w:ascii="Arial" w:hAnsi="Arial" w:cs="Arial"/>
          <w:b/>
          <w:sz w:val="28"/>
          <w:szCs w:val="28"/>
        </w:rPr>
        <w:t>3GPP TSG RAN Meeting #10</w:t>
      </w:r>
      <w:r w:rsidR="00A64A2B">
        <w:rPr>
          <w:rFonts w:ascii="Arial" w:hAnsi="Arial" w:cs="Arial"/>
          <w:b/>
          <w:sz w:val="28"/>
          <w:szCs w:val="28"/>
        </w:rPr>
        <w:t>9</w:t>
      </w:r>
      <w:r w:rsidRPr="00047E3E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A64A2B" w:rsidRPr="00A64A2B">
        <w:rPr>
          <w:rFonts w:ascii="Arial" w:hAnsi="Arial" w:cs="Arial"/>
          <w:b/>
          <w:sz w:val="28"/>
          <w:szCs w:val="28"/>
        </w:rPr>
        <w:t>RP-251900</w:t>
      </w:r>
    </w:p>
    <w:p w14:paraId="0BF4D101" w14:textId="0E6D2065" w:rsidR="0049545C" w:rsidRPr="0049545C" w:rsidRDefault="00A64A2B" w:rsidP="0049545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Beijing, China, September 15-18,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CE4063F" w14:textId="467EFBFD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CB1ADA">
        <w:rPr>
          <w:rFonts w:ascii="Arial" w:hAnsi="Arial" w:cs="Arial"/>
          <w:b/>
        </w:rPr>
        <w:t>10</w:t>
      </w:r>
      <w:r w:rsidR="00245EA7">
        <w:rPr>
          <w:rFonts w:ascii="Arial" w:hAnsi="Arial" w:cs="Arial"/>
          <w:b/>
        </w:rPr>
        <w:t>9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5565953C" w14:textId="4E8C1637" w:rsidR="00512C52" w:rsidRDefault="00512C52" w:rsidP="00512C52">
      <w:pPr>
        <w:pStyle w:val="Heading1"/>
        <w:rPr>
          <w:noProof/>
        </w:rPr>
      </w:pPr>
      <w:bookmarkStart w:id="0" w:name="_Hlk165993033"/>
      <w:bookmarkStart w:id="1" w:name="_Hlk74065941"/>
      <w:r>
        <w:rPr>
          <w:noProof/>
        </w:rPr>
        <w:t>List of CRs from RAN WG4 for AI 14</w:t>
      </w:r>
      <w:bookmarkEnd w:id="0"/>
    </w:p>
    <w:p w14:paraId="4B766287" w14:textId="12DA7639" w:rsidR="008D0FD4" w:rsidRDefault="00712386" w:rsidP="00512C52">
      <w:pPr>
        <w:pStyle w:val="Heading2"/>
        <w:rPr>
          <w:rFonts w:cs="Arial"/>
          <w:noProof/>
        </w:rPr>
      </w:pPr>
      <w:r w:rsidRPr="00712386">
        <w:rPr>
          <w:noProof/>
        </w:rPr>
        <w:t>RP-252377</w:t>
      </w:r>
    </w:p>
    <w:bookmarkEnd w:id="1"/>
    <w:p w14:paraId="27F359F5" w14:textId="5589287F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632FB" w:rsidRPr="003632FB">
        <w:rPr>
          <w:rFonts w:ascii="Arial" w:hAnsi="Arial" w:cs="Arial"/>
          <w:b/>
          <w:bCs/>
        </w:rPr>
        <w:t>RAN4 CRs to Maintenance for Closed WIs/SIs for REL-18 and earlier - Batch 1</w:t>
      </w:r>
    </w:p>
    <w:p w14:paraId="3DCED224" w14:textId="77777777" w:rsid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686C4B5" w14:textId="77777777" w:rsidR="00560D56" w:rsidRPr="004347C0" w:rsidRDefault="00560D56" w:rsidP="00560D5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203E" w:rsidRPr="0006203E" w14:paraId="50BC60A7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1A46F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204AC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E20CE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16253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9E1E9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07A95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F87AC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8BB82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258EE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E83E2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A589A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9FA96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33DD4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203E" w:rsidRPr="0006203E" w14:paraId="209F9141" w14:textId="77777777" w:rsidTr="00F03D9A">
        <w:tc>
          <w:tcPr>
            <w:tcW w:w="879" w:type="dxa"/>
          </w:tcPr>
          <w:p w14:paraId="65D4D68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313726E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6117</w:t>
            </w:r>
          </w:p>
        </w:tc>
        <w:tc>
          <w:tcPr>
            <w:tcW w:w="517" w:type="dxa"/>
          </w:tcPr>
          <w:p w14:paraId="2BDB48C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84A9C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A711D5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(LTE_CA_R16_intra-Core) CR to TS36.101-go0: Correction to PC2 CA_NS_04 requirements – CatF</w:t>
            </w:r>
          </w:p>
        </w:tc>
        <w:tc>
          <w:tcPr>
            <w:tcW w:w="517" w:type="dxa"/>
          </w:tcPr>
          <w:p w14:paraId="607E7BD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62225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22CCAD7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1276EE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R4-2511691</w:t>
            </w:r>
          </w:p>
        </w:tc>
        <w:tc>
          <w:tcPr>
            <w:tcW w:w="1597" w:type="dxa"/>
          </w:tcPr>
          <w:p w14:paraId="00D617A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</w:t>
            </w:r>
          </w:p>
        </w:tc>
        <w:tc>
          <w:tcPr>
            <w:tcW w:w="1122" w:type="dxa"/>
          </w:tcPr>
          <w:p w14:paraId="3056B1B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LTE_CA_R16_intra-Core</w:t>
            </w:r>
          </w:p>
        </w:tc>
        <w:tc>
          <w:tcPr>
            <w:tcW w:w="2323" w:type="dxa"/>
          </w:tcPr>
          <w:p w14:paraId="08EDAFD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7F02E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203E" w:rsidRPr="0006203E" w14:paraId="39F247DA" w14:textId="77777777" w:rsidTr="00F03D9A">
        <w:tc>
          <w:tcPr>
            <w:tcW w:w="879" w:type="dxa"/>
          </w:tcPr>
          <w:p w14:paraId="24943C5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65DB05D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6118</w:t>
            </w:r>
          </w:p>
        </w:tc>
        <w:tc>
          <w:tcPr>
            <w:tcW w:w="517" w:type="dxa"/>
          </w:tcPr>
          <w:p w14:paraId="1E7C0ED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5133E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4105C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(LTE_CA_R16_intra-Core) CR to TS36.101-hh0: Correction to PC2 CA_NS_04 requirements - CatA</w:t>
            </w:r>
          </w:p>
        </w:tc>
        <w:tc>
          <w:tcPr>
            <w:tcW w:w="517" w:type="dxa"/>
          </w:tcPr>
          <w:p w14:paraId="1F885DF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D8AAEE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17.17.0</w:t>
            </w:r>
          </w:p>
        </w:tc>
        <w:tc>
          <w:tcPr>
            <w:tcW w:w="758" w:type="dxa"/>
          </w:tcPr>
          <w:p w14:paraId="5C65387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2336DC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R4-2511616</w:t>
            </w:r>
          </w:p>
        </w:tc>
        <w:tc>
          <w:tcPr>
            <w:tcW w:w="1597" w:type="dxa"/>
          </w:tcPr>
          <w:p w14:paraId="7A06D7C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</w:t>
            </w:r>
          </w:p>
        </w:tc>
        <w:tc>
          <w:tcPr>
            <w:tcW w:w="1122" w:type="dxa"/>
          </w:tcPr>
          <w:p w14:paraId="739217B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LTE_CA_R16_intra-Core</w:t>
            </w:r>
          </w:p>
        </w:tc>
        <w:tc>
          <w:tcPr>
            <w:tcW w:w="2323" w:type="dxa"/>
          </w:tcPr>
          <w:p w14:paraId="46A4702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6FED6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203E" w:rsidRPr="0006203E" w14:paraId="17702375" w14:textId="77777777" w:rsidTr="00F03D9A">
        <w:tc>
          <w:tcPr>
            <w:tcW w:w="879" w:type="dxa"/>
          </w:tcPr>
          <w:p w14:paraId="1EBB571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14086EC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6119</w:t>
            </w:r>
          </w:p>
        </w:tc>
        <w:tc>
          <w:tcPr>
            <w:tcW w:w="517" w:type="dxa"/>
          </w:tcPr>
          <w:p w14:paraId="228EEAA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CD46D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12359B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(LTE_CA_R16_intra-Core) CR to TS36.101-ia0: Correction to PC2 CA_NS_04 requirements - CatA</w:t>
            </w:r>
          </w:p>
        </w:tc>
        <w:tc>
          <w:tcPr>
            <w:tcW w:w="517" w:type="dxa"/>
          </w:tcPr>
          <w:p w14:paraId="24363A8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F70B7A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24203E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99D131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R4-2511618</w:t>
            </w:r>
          </w:p>
        </w:tc>
        <w:tc>
          <w:tcPr>
            <w:tcW w:w="1597" w:type="dxa"/>
          </w:tcPr>
          <w:p w14:paraId="09F1D5C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</w:t>
            </w:r>
          </w:p>
        </w:tc>
        <w:tc>
          <w:tcPr>
            <w:tcW w:w="1122" w:type="dxa"/>
          </w:tcPr>
          <w:p w14:paraId="1DA2581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LTE_CA_R16_intra-Core</w:t>
            </w:r>
          </w:p>
        </w:tc>
        <w:tc>
          <w:tcPr>
            <w:tcW w:w="2323" w:type="dxa"/>
          </w:tcPr>
          <w:p w14:paraId="781ADB7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629EB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203E" w:rsidRPr="0006203E" w14:paraId="55597989" w14:textId="77777777" w:rsidTr="00F03D9A">
        <w:tc>
          <w:tcPr>
            <w:tcW w:w="879" w:type="dxa"/>
          </w:tcPr>
          <w:p w14:paraId="440D09D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36.101</w:t>
            </w:r>
          </w:p>
        </w:tc>
        <w:tc>
          <w:tcPr>
            <w:tcW w:w="637" w:type="dxa"/>
          </w:tcPr>
          <w:p w14:paraId="433F116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6120</w:t>
            </w:r>
          </w:p>
        </w:tc>
        <w:tc>
          <w:tcPr>
            <w:tcW w:w="517" w:type="dxa"/>
          </w:tcPr>
          <w:p w14:paraId="658BCB9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0EA05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F2A422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(LTE_CA_R16_intra-Core) CR to TS36.101-j20: Correction to PC2 CA_NS_04 requirements - CatA</w:t>
            </w:r>
          </w:p>
        </w:tc>
        <w:tc>
          <w:tcPr>
            <w:tcW w:w="517" w:type="dxa"/>
          </w:tcPr>
          <w:p w14:paraId="0338F1D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AA2A1D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0C28968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C243BA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R4-2511619</w:t>
            </w:r>
          </w:p>
        </w:tc>
        <w:tc>
          <w:tcPr>
            <w:tcW w:w="1597" w:type="dxa"/>
          </w:tcPr>
          <w:p w14:paraId="6510168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</w:t>
            </w:r>
          </w:p>
        </w:tc>
        <w:tc>
          <w:tcPr>
            <w:tcW w:w="1122" w:type="dxa"/>
          </w:tcPr>
          <w:p w14:paraId="353D3C1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LTE_CA_R16_intra-Core</w:t>
            </w:r>
          </w:p>
        </w:tc>
        <w:tc>
          <w:tcPr>
            <w:tcW w:w="2323" w:type="dxa"/>
          </w:tcPr>
          <w:p w14:paraId="093732A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9EBA3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203E" w:rsidRPr="0006203E" w14:paraId="1FC87DF8" w14:textId="77777777" w:rsidTr="00F03D9A">
        <w:tc>
          <w:tcPr>
            <w:tcW w:w="879" w:type="dxa"/>
          </w:tcPr>
          <w:p w14:paraId="64985C2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637" w:type="dxa"/>
          </w:tcPr>
          <w:p w14:paraId="441426C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0299</w:t>
            </w:r>
          </w:p>
        </w:tc>
        <w:tc>
          <w:tcPr>
            <w:tcW w:w="517" w:type="dxa"/>
          </w:tcPr>
          <w:p w14:paraId="5420554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73FBA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78A095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(AASenh_BS_LTE_UTRA-Core) CR to 37.105: Additional co-location requiremen for BC1 and BC2</w:t>
            </w:r>
          </w:p>
        </w:tc>
        <w:tc>
          <w:tcPr>
            <w:tcW w:w="517" w:type="dxa"/>
          </w:tcPr>
          <w:p w14:paraId="45960A9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20A8C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15.20.0</w:t>
            </w:r>
          </w:p>
        </w:tc>
        <w:tc>
          <w:tcPr>
            <w:tcW w:w="758" w:type="dxa"/>
          </w:tcPr>
          <w:p w14:paraId="07F7D26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94F99C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R4-2511303</w:t>
            </w:r>
          </w:p>
        </w:tc>
        <w:tc>
          <w:tcPr>
            <w:tcW w:w="1597" w:type="dxa"/>
          </w:tcPr>
          <w:p w14:paraId="0DCB316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32E22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AASenh_BS_LTE_UTRA-Core</w:t>
            </w:r>
          </w:p>
        </w:tc>
        <w:tc>
          <w:tcPr>
            <w:tcW w:w="2323" w:type="dxa"/>
          </w:tcPr>
          <w:p w14:paraId="061BED8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6.7.2.2</w:t>
            </w:r>
          </w:p>
        </w:tc>
        <w:tc>
          <w:tcPr>
            <w:tcW w:w="998" w:type="dxa"/>
          </w:tcPr>
          <w:p w14:paraId="787446A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06203E" w:rsidRPr="0006203E" w14:paraId="5C16D154" w14:textId="77777777" w:rsidTr="00F03D9A">
        <w:tc>
          <w:tcPr>
            <w:tcW w:w="879" w:type="dxa"/>
          </w:tcPr>
          <w:p w14:paraId="6995573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637" w:type="dxa"/>
          </w:tcPr>
          <w:p w14:paraId="213F440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0300</w:t>
            </w:r>
          </w:p>
        </w:tc>
        <w:tc>
          <w:tcPr>
            <w:tcW w:w="517" w:type="dxa"/>
          </w:tcPr>
          <w:p w14:paraId="1320933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BD397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526DC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(AASenh_BS_LTE_UTRA-Core) CR to 37.105: Additional co-location requiremen for BC1 and BC2</w:t>
            </w:r>
          </w:p>
        </w:tc>
        <w:tc>
          <w:tcPr>
            <w:tcW w:w="517" w:type="dxa"/>
          </w:tcPr>
          <w:p w14:paraId="0E4B876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2962EC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16.16.0</w:t>
            </w:r>
          </w:p>
        </w:tc>
        <w:tc>
          <w:tcPr>
            <w:tcW w:w="758" w:type="dxa"/>
          </w:tcPr>
          <w:p w14:paraId="568DFA4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FC89D5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R4-2511304</w:t>
            </w:r>
          </w:p>
        </w:tc>
        <w:tc>
          <w:tcPr>
            <w:tcW w:w="1597" w:type="dxa"/>
          </w:tcPr>
          <w:p w14:paraId="6E49E28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3837A6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AASenh_BS_LTE_UTRA-Core</w:t>
            </w:r>
          </w:p>
        </w:tc>
        <w:tc>
          <w:tcPr>
            <w:tcW w:w="2323" w:type="dxa"/>
          </w:tcPr>
          <w:p w14:paraId="05FABD7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6.7.2.2</w:t>
            </w:r>
          </w:p>
        </w:tc>
        <w:tc>
          <w:tcPr>
            <w:tcW w:w="998" w:type="dxa"/>
          </w:tcPr>
          <w:p w14:paraId="7F43837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06203E" w:rsidRPr="0006203E" w14:paraId="147AF53F" w14:textId="77777777" w:rsidTr="00F03D9A">
        <w:tc>
          <w:tcPr>
            <w:tcW w:w="879" w:type="dxa"/>
          </w:tcPr>
          <w:p w14:paraId="72697BC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637" w:type="dxa"/>
          </w:tcPr>
          <w:p w14:paraId="53BE493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0301</w:t>
            </w:r>
          </w:p>
        </w:tc>
        <w:tc>
          <w:tcPr>
            <w:tcW w:w="517" w:type="dxa"/>
          </w:tcPr>
          <w:p w14:paraId="460BF7E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3358B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DEB2C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(AASenh_BS_LTE_UTRA-Core) CR to 37.105: Additional co-location requiremen for BC1 and BC2</w:t>
            </w:r>
          </w:p>
        </w:tc>
        <w:tc>
          <w:tcPr>
            <w:tcW w:w="517" w:type="dxa"/>
          </w:tcPr>
          <w:p w14:paraId="0A7E524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B26D4D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17.11.0</w:t>
            </w:r>
          </w:p>
        </w:tc>
        <w:tc>
          <w:tcPr>
            <w:tcW w:w="758" w:type="dxa"/>
          </w:tcPr>
          <w:p w14:paraId="0BC029A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60AB49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R4-2511305</w:t>
            </w:r>
          </w:p>
        </w:tc>
        <w:tc>
          <w:tcPr>
            <w:tcW w:w="1597" w:type="dxa"/>
          </w:tcPr>
          <w:p w14:paraId="43BE3B2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3EF1EA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AASenh_BS_LTE_UTRA-Core</w:t>
            </w:r>
          </w:p>
        </w:tc>
        <w:tc>
          <w:tcPr>
            <w:tcW w:w="2323" w:type="dxa"/>
          </w:tcPr>
          <w:p w14:paraId="3777D95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6.7.2.2</w:t>
            </w:r>
          </w:p>
        </w:tc>
        <w:tc>
          <w:tcPr>
            <w:tcW w:w="998" w:type="dxa"/>
          </w:tcPr>
          <w:p w14:paraId="0BD8BA9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06203E" w:rsidRPr="0006203E" w14:paraId="79396EB6" w14:textId="77777777" w:rsidTr="00F03D9A">
        <w:tc>
          <w:tcPr>
            <w:tcW w:w="879" w:type="dxa"/>
          </w:tcPr>
          <w:p w14:paraId="4C1F22D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637" w:type="dxa"/>
          </w:tcPr>
          <w:p w14:paraId="618776D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0302</w:t>
            </w:r>
          </w:p>
        </w:tc>
        <w:tc>
          <w:tcPr>
            <w:tcW w:w="517" w:type="dxa"/>
          </w:tcPr>
          <w:p w14:paraId="24E77B9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7DF78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E8DA01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(AASenh_BS_LTE_UTRA-Core) CR to 37.105: Additional co-location requiremen for BC1 and BC2</w:t>
            </w:r>
          </w:p>
        </w:tc>
        <w:tc>
          <w:tcPr>
            <w:tcW w:w="517" w:type="dxa"/>
          </w:tcPr>
          <w:p w14:paraId="1A42F54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5C8B91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18.7.0</w:t>
            </w:r>
          </w:p>
        </w:tc>
        <w:tc>
          <w:tcPr>
            <w:tcW w:w="758" w:type="dxa"/>
          </w:tcPr>
          <w:p w14:paraId="5070F9A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92636C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R4-2511306</w:t>
            </w:r>
          </w:p>
        </w:tc>
        <w:tc>
          <w:tcPr>
            <w:tcW w:w="1597" w:type="dxa"/>
          </w:tcPr>
          <w:p w14:paraId="6A10A2E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B4712C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AASenh_BS_LTE_UTRA-Core</w:t>
            </w:r>
          </w:p>
        </w:tc>
        <w:tc>
          <w:tcPr>
            <w:tcW w:w="2323" w:type="dxa"/>
          </w:tcPr>
          <w:p w14:paraId="10A8040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6.7.2.2</w:t>
            </w:r>
          </w:p>
        </w:tc>
        <w:tc>
          <w:tcPr>
            <w:tcW w:w="998" w:type="dxa"/>
          </w:tcPr>
          <w:p w14:paraId="18AE7E8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06203E" w:rsidRPr="0006203E" w14:paraId="5B0DD410" w14:textId="77777777" w:rsidTr="00F03D9A">
        <w:tc>
          <w:tcPr>
            <w:tcW w:w="879" w:type="dxa"/>
          </w:tcPr>
          <w:p w14:paraId="2B59429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637" w:type="dxa"/>
          </w:tcPr>
          <w:p w14:paraId="1A5D5CA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0303</w:t>
            </w:r>
          </w:p>
        </w:tc>
        <w:tc>
          <w:tcPr>
            <w:tcW w:w="517" w:type="dxa"/>
          </w:tcPr>
          <w:p w14:paraId="0AB911F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F2341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EC686D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(AASenh_BS_LTE_UTRA-Core) CR to 37.105: Additional co-location requiremen for BC1 and BC2</w:t>
            </w:r>
          </w:p>
        </w:tc>
        <w:tc>
          <w:tcPr>
            <w:tcW w:w="517" w:type="dxa"/>
          </w:tcPr>
          <w:p w14:paraId="212FD06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25BDC3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591BCBB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A6261D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R4-2511307</w:t>
            </w:r>
          </w:p>
        </w:tc>
        <w:tc>
          <w:tcPr>
            <w:tcW w:w="1597" w:type="dxa"/>
          </w:tcPr>
          <w:p w14:paraId="4B4FC6A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E84B6D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AASenh_BS_LTE_UTRA-Core</w:t>
            </w:r>
          </w:p>
        </w:tc>
        <w:tc>
          <w:tcPr>
            <w:tcW w:w="2323" w:type="dxa"/>
          </w:tcPr>
          <w:p w14:paraId="5466CBC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6.7.2.2</w:t>
            </w:r>
          </w:p>
        </w:tc>
        <w:tc>
          <w:tcPr>
            <w:tcW w:w="998" w:type="dxa"/>
          </w:tcPr>
          <w:p w14:paraId="06A3F58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06203E" w:rsidRPr="0006203E" w14:paraId="7A63D2B1" w14:textId="77777777" w:rsidTr="00F03D9A">
        <w:tc>
          <w:tcPr>
            <w:tcW w:w="879" w:type="dxa"/>
          </w:tcPr>
          <w:p w14:paraId="3C8D5C3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161804E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1410</w:t>
            </w:r>
          </w:p>
        </w:tc>
        <w:tc>
          <w:tcPr>
            <w:tcW w:w="517" w:type="dxa"/>
          </w:tcPr>
          <w:p w14:paraId="3281A22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35C85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54AC1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(DC_R17_1BLTE_1BNR_2DL2UL-Core) CR to correct and clarify the applicable RB allocations for 30kHz SCS when UE testing in clause 7.3B.1 - TS 38.101-3</w:t>
            </w:r>
          </w:p>
        </w:tc>
        <w:tc>
          <w:tcPr>
            <w:tcW w:w="517" w:type="dxa"/>
          </w:tcPr>
          <w:p w14:paraId="4F59F3E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EF863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27FCD1E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90CA62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R4-2512826</w:t>
            </w:r>
          </w:p>
        </w:tc>
        <w:tc>
          <w:tcPr>
            <w:tcW w:w="1597" w:type="dxa"/>
          </w:tcPr>
          <w:p w14:paraId="654E812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0FBD995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DC_R17_1BLTE_1BNR_2DL2UL-Core</w:t>
            </w:r>
          </w:p>
        </w:tc>
        <w:tc>
          <w:tcPr>
            <w:tcW w:w="2323" w:type="dxa"/>
          </w:tcPr>
          <w:p w14:paraId="77B0BF8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7.3B.1</w:t>
            </w:r>
          </w:p>
        </w:tc>
        <w:tc>
          <w:tcPr>
            <w:tcW w:w="998" w:type="dxa"/>
          </w:tcPr>
          <w:p w14:paraId="52B1645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06203E" w:rsidRPr="0006203E" w14:paraId="14331154" w14:textId="77777777" w:rsidTr="00F03D9A">
        <w:tc>
          <w:tcPr>
            <w:tcW w:w="879" w:type="dxa"/>
          </w:tcPr>
          <w:p w14:paraId="6296D61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38.101-3</w:t>
            </w:r>
          </w:p>
        </w:tc>
        <w:tc>
          <w:tcPr>
            <w:tcW w:w="637" w:type="dxa"/>
          </w:tcPr>
          <w:p w14:paraId="4FA14CF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1411</w:t>
            </w:r>
          </w:p>
        </w:tc>
        <w:tc>
          <w:tcPr>
            <w:tcW w:w="517" w:type="dxa"/>
          </w:tcPr>
          <w:p w14:paraId="7A1344B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3F691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BB0282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(DC_R17_1BLTE_1BNR_2DL2UL-Core) CR to correct and clarify the applicable RB allocations for 30kHz SCS when UE testing in clause 7.3B.1 - TS 38.101-3</w:t>
            </w:r>
          </w:p>
        </w:tc>
        <w:tc>
          <w:tcPr>
            <w:tcW w:w="517" w:type="dxa"/>
          </w:tcPr>
          <w:p w14:paraId="2001E10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322702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B3490B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AA1419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R4-2509866</w:t>
            </w:r>
          </w:p>
        </w:tc>
        <w:tc>
          <w:tcPr>
            <w:tcW w:w="1597" w:type="dxa"/>
          </w:tcPr>
          <w:p w14:paraId="675EC8D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3A4B279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DC_R17_1BLTE_1BNR_2DL2UL-Core</w:t>
            </w:r>
          </w:p>
        </w:tc>
        <w:tc>
          <w:tcPr>
            <w:tcW w:w="2323" w:type="dxa"/>
          </w:tcPr>
          <w:p w14:paraId="703B672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7.3B.1</w:t>
            </w:r>
          </w:p>
        </w:tc>
        <w:tc>
          <w:tcPr>
            <w:tcW w:w="998" w:type="dxa"/>
          </w:tcPr>
          <w:p w14:paraId="31F1616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06203E" w:rsidRPr="0006203E" w14:paraId="193C62FA" w14:textId="77777777" w:rsidTr="00F03D9A">
        <w:tc>
          <w:tcPr>
            <w:tcW w:w="879" w:type="dxa"/>
          </w:tcPr>
          <w:p w14:paraId="062C73A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725C65C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1412</w:t>
            </w:r>
          </w:p>
        </w:tc>
        <w:tc>
          <w:tcPr>
            <w:tcW w:w="517" w:type="dxa"/>
          </w:tcPr>
          <w:p w14:paraId="5DB8E33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F1E57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2FBCA7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(DC_R17_1BLTE_1BNR_2DL2UL-Core) CR to correct and clarify the applicable RB allocations for 30kHz SCS when UE testing in clause 7.3B.1 - TS 38.101-3</w:t>
            </w:r>
          </w:p>
        </w:tc>
        <w:tc>
          <w:tcPr>
            <w:tcW w:w="517" w:type="dxa"/>
          </w:tcPr>
          <w:p w14:paraId="6092E35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E29401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0F8CECB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C61855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R4-2509867</w:t>
            </w:r>
          </w:p>
        </w:tc>
        <w:tc>
          <w:tcPr>
            <w:tcW w:w="1597" w:type="dxa"/>
          </w:tcPr>
          <w:p w14:paraId="34452D2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5CE2F7A1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DC_R17_1BLTE_1BNR_2DL2UL-Core</w:t>
            </w:r>
          </w:p>
        </w:tc>
        <w:tc>
          <w:tcPr>
            <w:tcW w:w="2323" w:type="dxa"/>
          </w:tcPr>
          <w:p w14:paraId="0A42C4F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8BEE2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203E" w:rsidRPr="0006203E" w14:paraId="5EAFAF6F" w14:textId="77777777" w:rsidTr="00F03D9A">
        <w:tc>
          <w:tcPr>
            <w:tcW w:w="879" w:type="dxa"/>
          </w:tcPr>
          <w:p w14:paraId="3CADE09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758EF86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1414</w:t>
            </w:r>
          </w:p>
        </w:tc>
        <w:tc>
          <w:tcPr>
            <w:tcW w:w="517" w:type="dxa"/>
          </w:tcPr>
          <w:p w14:paraId="08DC233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3FDDC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D2D061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(DC_R18_xBLTE_1BNR_yDL2UL-Core) CR to TR 38.101-3 on corrections to categories of EN-DC configurations_R18_CAT_F</w:t>
            </w:r>
          </w:p>
        </w:tc>
        <w:tc>
          <w:tcPr>
            <w:tcW w:w="517" w:type="dxa"/>
          </w:tcPr>
          <w:p w14:paraId="334FB3E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B50CA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3B2CF1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DC055B7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R4-2510070</w:t>
            </w:r>
          </w:p>
        </w:tc>
        <w:tc>
          <w:tcPr>
            <w:tcW w:w="1597" w:type="dxa"/>
          </w:tcPr>
          <w:p w14:paraId="76A5209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37DF921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DC_R18_xBLTE_1BNR_yDL2UL-Core</w:t>
            </w:r>
          </w:p>
        </w:tc>
        <w:tc>
          <w:tcPr>
            <w:tcW w:w="2323" w:type="dxa"/>
          </w:tcPr>
          <w:p w14:paraId="16F4BC1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5.5B.4.3, 5.5B.4.4</w:t>
            </w:r>
          </w:p>
        </w:tc>
        <w:tc>
          <w:tcPr>
            <w:tcW w:w="998" w:type="dxa"/>
          </w:tcPr>
          <w:p w14:paraId="45E0DDF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38.521-3; TS/TR ... CR ... </w:t>
            </w:r>
          </w:p>
        </w:tc>
      </w:tr>
      <w:tr w:rsidR="0006203E" w:rsidRPr="0006203E" w14:paraId="0FC1EFC0" w14:textId="77777777" w:rsidTr="00F03D9A">
        <w:tc>
          <w:tcPr>
            <w:tcW w:w="879" w:type="dxa"/>
          </w:tcPr>
          <w:p w14:paraId="14EA0E5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7234F15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1415</w:t>
            </w:r>
          </w:p>
        </w:tc>
        <w:tc>
          <w:tcPr>
            <w:tcW w:w="517" w:type="dxa"/>
          </w:tcPr>
          <w:p w14:paraId="741BEA0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EEE55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0E114C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(DC_R18_xBLTE_1BNR_yDL2UL-Core) CR to TR 38.101-3 on corrections to categories of EN-DC configurations_R19_CAT_A</w:t>
            </w:r>
          </w:p>
        </w:tc>
        <w:tc>
          <w:tcPr>
            <w:tcW w:w="517" w:type="dxa"/>
          </w:tcPr>
          <w:p w14:paraId="55E5AAA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6D04BD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5FF967F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E1757A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R4-2510071</w:t>
            </w:r>
          </w:p>
        </w:tc>
        <w:tc>
          <w:tcPr>
            <w:tcW w:w="1597" w:type="dxa"/>
          </w:tcPr>
          <w:p w14:paraId="608AC6C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6F9D9E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DC_R18_xBLTE_1BNR_yDL2UL-Core</w:t>
            </w:r>
          </w:p>
        </w:tc>
        <w:tc>
          <w:tcPr>
            <w:tcW w:w="2323" w:type="dxa"/>
          </w:tcPr>
          <w:p w14:paraId="7A2A340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5.5B.4.3, 5.5B.4.4</w:t>
            </w:r>
          </w:p>
        </w:tc>
        <w:tc>
          <w:tcPr>
            <w:tcW w:w="998" w:type="dxa"/>
          </w:tcPr>
          <w:p w14:paraId="401C10E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38.521-3; TS/TR ... CR ... </w:t>
            </w:r>
          </w:p>
        </w:tc>
      </w:tr>
      <w:tr w:rsidR="0006203E" w:rsidRPr="0006203E" w14:paraId="3258E431" w14:textId="77777777" w:rsidTr="00F03D9A">
        <w:tc>
          <w:tcPr>
            <w:tcW w:w="879" w:type="dxa"/>
          </w:tcPr>
          <w:p w14:paraId="1E174D34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38.307</w:t>
            </w:r>
          </w:p>
        </w:tc>
        <w:tc>
          <w:tcPr>
            <w:tcW w:w="637" w:type="dxa"/>
          </w:tcPr>
          <w:p w14:paraId="7EF97D0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0192</w:t>
            </w:r>
          </w:p>
        </w:tc>
        <w:tc>
          <w:tcPr>
            <w:tcW w:w="517" w:type="dxa"/>
          </w:tcPr>
          <w:p w14:paraId="443F98F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DD1B8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758F9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CR to 38.307: Editorial change on UL 7.5KHz shift</w:t>
            </w:r>
          </w:p>
        </w:tc>
        <w:tc>
          <w:tcPr>
            <w:tcW w:w="517" w:type="dxa"/>
          </w:tcPr>
          <w:p w14:paraId="68125843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637" w:type="dxa"/>
          </w:tcPr>
          <w:p w14:paraId="22D0FC6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17.13.0</w:t>
            </w:r>
          </w:p>
        </w:tc>
        <w:tc>
          <w:tcPr>
            <w:tcW w:w="758" w:type="dxa"/>
          </w:tcPr>
          <w:p w14:paraId="466FAAC6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4F73FFA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R4-2509266</w:t>
            </w:r>
          </w:p>
        </w:tc>
        <w:tc>
          <w:tcPr>
            <w:tcW w:w="1597" w:type="dxa"/>
          </w:tcPr>
          <w:p w14:paraId="5C5E2FB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45852E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DSS_LTE_B40_NR_Bn40</w:t>
            </w:r>
          </w:p>
        </w:tc>
        <w:tc>
          <w:tcPr>
            <w:tcW w:w="2323" w:type="dxa"/>
          </w:tcPr>
          <w:p w14:paraId="6B71F55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DEAB2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203E" w:rsidRPr="0006203E" w14:paraId="152335F4" w14:textId="77777777" w:rsidTr="00F03D9A">
        <w:tc>
          <w:tcPr>
            <w:tcW w:w="879" w:type="dxa"/>
          </w:tcPr>
          <w:p w14:paraId="1736EA4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38.307</w:t>
            </w:r>
          </w:p>
        </w:tc>
        <w:tc>
          <w:tcPr>
            <w:tcW w:w="637" w:type="dxa"/>
          </w:tcPr>
          <w:p w14:paraId="30C70575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0193</w:t>
            </w:r>
          </w:p>
        </w:tc>
        <w:tc>
          <w:tcPr>
            <w:tcW w:w="517" w:type="dxa"/>
          </w:tcPr>
          <w:p w14:paraId="5E29148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061DCB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AB1D3E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CR to 38.307: Editorial change on 8RX and UL 7.5KHz shift</w:t>
            </w:r>
          </w:p>
        </w:tc>
        <w:tc>
          <w:tcPr>
            <w:tcW w:w="517" w:type="dxa"/>
          </w:tcPr>
          <w:p w14:paraId="031B38F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637" w:type="dxa"/>
          </w:tcPr>
          <w:p w14:paraId="4665DCE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18.4.0</w:t>
            </w:r>
          </w:p>
        </w:tc>
        <w:tc>
          <w:tcPr>
            <w:tcW w:w="758" w:type="dxa"/>
          </w:tcPr>
          <w:p w14:paraId="4CD7B2E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9F8235D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R4-2509267</w:t>
            </w:r>
          </w:p>
        </w:tc>
        <w:tc>
          <w:tcPr>
            <w:tcW w:w="1597" w:type="dxa"/>
          </w:tcPr>
          <w:p w14:paraId="0F71648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0C2A5C4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DSS_LTE_B40_NR_Bn40, NR_ENDC_RF_FR1_enh2-Core</w:t>
            </w:r>
          </w:p>
        </w:tc>
        <w:tc>
          <w:tcPr>
            <w:tcW w:w="2323" w:type="dxa"/>
          </w:tcPr>
          <w:p w14:paraId="50238D8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5.4, 5.5, 5.6</w:t>
            </w:r>
          </w:p>
        </w:tc>
        <w:tc>
          <w:tcPr>
            <w:tcW w:w="998" w:type="dxa"/>
          </w:tcPr>
          <w:p w14:paraId="7EF842A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06203E" w:rsidRPr="0006203E" w14:paraId="7D30FEBE" w14:textId="77777777" w:rsidTr="00F03D9A">
        <w:tc>
          <w:tcPr>
            <w:tcW w:w="879" w:type="dxa"/>
          </w:tcPr>
          <w:p w14:paraId="02D98738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38.307</w:t>
            </w:r>
          </w:p>
        </w:tc>
        <w:tc>
          <w:tcPr>
            <w:tcW w:w="637" w:type="dxa"/>
          </w:tcPr>
          <w:p w14:paraId="6E251DF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0194</w:t>
            </w:r>
          </w:p>
        </w:tc>
        <w:tc>
          <w:tcPr>
            <w:tcW w:w="517" w:type="dxa"/>
          </w:tcPr>
          <w:p w14:paraId="20FACC5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7F21DE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84314D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CR to 38.307: Editorial change on 8RX and UL 7.5KHz shift</w:t>
            </w:r>
          </w:p>
        </w:tc>
        <w:tc>
          <w:tcPr>
            <w:tcW w:w="517" w:type="dxa"/>
          </w:tcPr>
          <w:p w14:paraId="0082879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A989AC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B758AFF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762366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R4-2509268</w:t>
            </w:r>
          </w:p>
        </w:tc>
        <w:tc>
          <w:tcPr>
            <w:tcW w:w="1597" w:type="dxa"/>
          </w:tcPr>
          <w:p w14:paraId="7DCE2D29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9A787FC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DSS_LTE_B40_NR_Bn40, NR_ENDC_RF_FR1_enh2-Core</w:t>
            </w:r>
          </w:p>
        </w:tc>
        <w:tc>
          <w:tcPr>
            <w:tcW w:w="2323" w:type="dxa"/>
          </w:tcPr>
          <w:p w14:paraId="5B18C5C2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5.4, 5.5, 5.6</w:t>
            </w:r>
          </w:p>
        </w:tc>
        <w:tc>
          <w:tcPr>
            <w:tcW w:w="998" w:type="dxa"/>
          </w:tcPr>
          <w:p w14:paraId="60677CF0" w14:textId="77777777" w:rsidR="0006203E" w:rsidRPr="0006203E" w:rsidRDefault="0006203E" w:rsidP="000620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6203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640B3568" w14:textId="77777777" w:rsidR="00687DC2" w:rsidRDefault="00687DC2" w:rsidP="00687DC2"/>
    <w:p w14:paraId="4E1ABB41" w14:textId="77777777" w:rsidR="00CB7457" w:rsidRDefault="00CB7457" w:rsidP="002E1DA8"/>
    <w:p w14:paraId="363FF248" w14:textId="470782A1" w:rsidR="000E7834" w:rsidRDefault="00712386" w:rsidP="00512C52">
      <w:pPr>
        <w:pStyle w:val="Heading2"/>
        <w:rPr>
          <w:rFonts w:cs="Arial"/>
          <w:noProof/>
        </w:rPr>
      </w:pPr>
      <w:r w:rsidRPr="00712386">
        <w:rPr>
          <w:noProof/>
        </w:rPr>
        <w:t>RP-25237</w:t>
      </w:r>
      <w:r>
        <w:rPr>
          <w:noProof/>
        </w:rPr>
        <w:t>8</w:t>
      </w:r>
    </w:p>
    <w:p w14:paraId="4E3E8441" w14:textId="54F67D62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22DB5" w:rsidRPr="00C22DB5">
        <w:rPr>
          <w:rFonts w:ascii="Arial" w:hAnsi="Arial" w:cs="Arial"/>
          <w:b/>
          <w:bCs/>
        </w:rPr>
        <w:t>RAN4 CRs to Maintenance for Closed WIs/SIs for REL-1</w:t>
      </w:r>
      <w:r w:rsidR="004657FE">
        <w:rPr>
          <w:rFonts w:ascii="Arial" w:hAnsi="Arial" w:cs="Arial"/>
          <w:b/>
          <w:bCs/>
        </w:rPr>
        <w:t>8</w:t>
      </w:r>
      <w:r w:rsidR="00C22DB5" w:rsidRPr="00C22DB5">
        <w:rPr>
          <w:rFonts w:ascii="Arial" w:hAnsi="Arial" w:cs="Arial"/>
          <w:b/>
          <w:bCs/>
        </w:rPr>
        <w:t xml:space="preserve"> and earlier - Batch 2</w:t>
      </w:r>
    </w:p>
    <w:p w14:paraId="4F64921F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1B51178B" w14:textId="77777777" w:rsidR="00C41923" w:rsidRDefault="00C41923" w:rsidP="00C4192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6B6C" w:rsidRPr="00406B6C" w14:paraId="38A1F88F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9F1B8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EEC2B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B179D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9C1B3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CE408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8EC35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E8352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4BBF2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F13EE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06971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DFBE5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9555F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108A9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06B6C" w:rsidRPr="00406B6C" w14:paraId="2F6A88B1" w14:textId="77777777" w:rsidTr="00F03D9A">
        <w:tc>
          <w:tcPr>
            <w:tcW w:w="879" w:type="dxa"/>
          </w:tcPr>
          <w:p w14:paraId="38C94BD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D6FFC7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2861</w:t>
            </w:r>
          </w:p>
        </w:tc>
        <w:tc>
          <w:tcPr>
            <w:tcW w:w="517" w:type="dxa"/>
          </w:tcPr>
          <w:p w14:paraId="6C34DD8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24949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D66009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TR 38.101-1 on the channel bandwidth list in the normative Annex D</w:t>
            </w:r>
          </w:p>
        </w:tc>
        <w:tc>
          <w:tcPr>
            <w:tcW w:w="517" w:type="dxa"/>
          </w:tcPr>
          <w:p w14:paraId="7D3235A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40ADD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15.28.0</w:t>
            </w:r>
          </w:p>
        </w:tc>
        <w:tc>
          <w:tcPr>
            <w:tcW w:w="758" w:type="dxa"/>
          </w:tcPr>
          <w:p w14:paraId="6E5911A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A070EA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R4-2511806</w:t>
            </w:r>
          </w:p>
        </w:tc>
        <w:tc>
          <w:tcPr>
            <w:tcW w:w="1597" w:type="dxa"/>
          </w:tcPr>
          <w:p w14:paraId="2BC9241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5E7B160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330995F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CAE2C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26DA3974" w14:textId="77777777" w:rsidTr="00F03D9A">
        <w:tc>
          <w:tcPr>
            <w:tcW w:w="879" w:type="dxa"/>
          </w:tcPr>
          <w:p w14:paraId="250AC21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28C4093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2862</w:t>
            </w:r>
          </w:p>
        </w:tc>
        <w:tc>
          <w:tcPr>
            <w:tcW w:w="517" w:type="dxa"/>
          </w:tcPr>
          <w:p w14:paraId="03A2C40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45E3E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440B3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TR 38.101-1 on the channel bandwidth list in the normative Annex D</w:t>
            </w:r>
          </w:p>
        </w:tc>
        <w:tc>
          <w:tcPr>
            <w:tcW w:w="517" w:type="dxa"/>
          </w:tcPr>
          <w:p w14:paraId="576E82E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5A1074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4D9FFD9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DD04D7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R4-2509174</w:t>
            </w:r>
          </w:p>
        </w:tc>
        <w:tc>
          <w:tcPr>
            <w:tcW w:w="1597" w:type="dxa"/>
          </w:tcPr>
          <w:p w14:paraId="0B37BBC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742A641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194F31D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D.2</w:t>
            </w:r>
          </w:p>
        </w:tc>
        <w:tc>
          <w:tcPr>
            <w:tcW w:w="998" w:type="dxa"/>
          </w:tcPr>
          <w:p w14:paraId="0E38748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 CR ... ; TS/TR ... CR ... </w:t>
            </w:r>
          </w:p>
        </w:tc>
      </w:tr>
      <w:tr w:rsidR="00406B6C" w:rsidRPr="00406B6C" w14:paraId="406BE7AA" w14:textId="77777777" w:rsidTr="00F03D9A">
        <w:tc>
          <w:tcPr>
            <w:tcW w:w="879" w:type="dxa"/>
          </w:tcPr>
          <w:p w14:paraId="1CDAE0A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3E8FB0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2863</w:t>
            </w:r>
          </w:p>
        </w:tc>
        <w:tc>
          <w:tcPr>
            <w:tcW w:w="517" w:type="dxa"/>
          </w:tcPr>
          <w:p w14:paraId="6BF3E4C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9CBC4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F0A25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TR 38.101-1 on the channel bandwidth list in the normative Annex D</w:t>
            </w:r>
          </w:p>
        </w:tc>
        <w:tc>
          <w:tcPr>
            <w:tcW w:w="517" w:type="dxa"/>
          </w:tcPr>
          <w:p w14:paraId="3B90278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448B2D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1402C62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979191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R4-2509175</w:t>
            </w:r>
          </w:p>
        </w:tc>
        <w:tc>
          <w:tcPr>
            <w:tcW w:w="1597" w:type="dxa"/>
          </w:tcPr>
          <w:p w14:paraId="45C46D6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1BA617C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4DEA334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D.2</w:t>
            </w:r>
          </w:p>
        </w:tc>
        <w:tc>
          <w:tcPr>
            <w:tcW w:w="998" w:type="dxa"/>
          </w:tcPr>
          <w:p w14:paraId="2CBF42A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 CR ... ; TS/TR ... CR ... </w:t>
            </w:r>
          </w:p>
        </w:tc>
      </w:tr>
      <w:tr w:rsidR="00406B6C" w:rsidRPr="00406B6C" w14:paraId="1AD4FDE8" w14:textId="77777777" w:rsidTr="00F03D9A">
        <w:tc>
          <w:tcPr>
            <w:tcW w:w="879" w:type="dxa"/>
          </w:tcPr>
          <w:p w14:paraId="06A3420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0297F4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2864</w:t>
            </w:r>
          </w:p>
        </w:tc>
        <w:tc>
          <w:tcPr>
            <w:tcW w:w="517" w:type="dxa"/>
          </w:tcPr>
          <w:p w14:paraId="1305AEF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1665E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250AB9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(NR_newRAT-Core, NR_FR1_lessthan_5MHz_BW-Core) CR to TS 38.101-1 on the channel bandwidth list in the normative Annex D</w:t>
            </w:r>
          </w:p>
        </w:tc>
        <w:tc>
          <w:tcPr>
            <w:tcW w:w="517" w:type="dxa"/>
          </w:tcPr>
          <w:p w14:paraId="4BD34A5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D7FC4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FF6996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268855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R4-2511807</w:t>
            </w:r>
          </w:p>
        </w:tc>
        <w:tc>
          <w:tcPr>
            <w:tcW w:w="1597" w:type="dxa"/>
          </w:tcPr>
          <w:p w14:paraId="7ED07B4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1F1530E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NR_newRAT-Core, NR_FR1_lessthan_5MHz_BW-Core</w:t>
            </w:r>
          </w:p>
        </w:tc>
        <w:tc>
          <w:tcPr>
            <w:tcW w:w="2323" w:type="dxa"/>
          </w:tcPr>
          <w:p w14:paraId="0B00DE1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53D9B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2966F844" w14:textId="77777777" w:rsidTr="00F03D9A">
        <w:tc>
          <w:tcPr>
            <w:tcW w:w="879" w:type="dxa"/>
          </w:tcPr>
          <w:p w14:paraId="781D636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A7A5FA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2865</w:t>
            </w:r>
          </w:p>
        </w:tc>
        <w:tc>
          <w:tcPr>
            <w:tcW w:w="517" w:type="dxa"/>
          </w:tcPr>
          <w:p w14:paraId="63B3397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AF865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1C236E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(NR_newRAT-Core, NR_FR1_lessthan_5MHz_BW-Core) CR to TS 38.101-1 on the channel bandwidth list in the normative Annex D</w:t>
            </w:r>
          </w:p>
        </w:tc>
        <w:tc>
          <w:tcPr>
            <w:tcW w:w="517" w:type="dxa"/>
          </w:tcPr>
          <w:p w14:paraId="12C0769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C9317D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3206636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A21420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R4-2509177</w:t>
            </w:r>
          </w:p>
        </w:tc>
        <w:tc>
          <w:tcPr>
            <w:tcW w:w="1597" w:type="dxa"/>
          </w:tcPr>
          <w:p w14:paraId="28EE38C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5604A29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NR_newRAT-Core, NR_FR1_lessthan_5MHz_BW-Core</w:t>
            </w:r>
          </w:p>
        </w:tc>
        <w:tc>
          <w:tcPr>
            <w:tcW w:w="2323" w:type="dxa"/>
          </w:tcPr>
          <w:p w14:paraId="0ADDC66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D.2</w:t>
            </w:r>
          </w:p>
        </w:tc>
        <w:tc>
          <w:tcPr>
            <w:tcW w:w="998" w:type="dxa"/>
          </w:tcPr>
          <w:p w14:paraId="791157E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 CR ... ; TS/TR ... CR ... </w:t>
            </w:r>
          </w:p>
        </w:tc>
      </w:tr>
      <w:tr w:rsidR="00406B6C" w:rsidRPr="00406B6C" w14:paraId="3D5B7903" w14:textId="77777777" w:rsidTr="00F03D9A">
        <w:tc>
          <w:tcPr>
            <w:tcW w:w="879" w:type="dxa"/>
          </w:tcPr>
          <w:p w14:paraId="6E4F022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813380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2923</w:t>
            </w:r>
          </w:p>
        </w:tc>
        <w:tc>
          <w:tcPr>
            <w:tcW w:w="517" w:type="dxa"/>
          </w:tcPr>
          <w:p w14:paraId="44599A6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84E87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D6D38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add Lcrb in Figure 5.3.1-1 - TS 38.101-1</w:t>
            </w:r>
          </w:p>
        </w:tc>
        <w:tc>
          <w:tcPr>
            <w:tcW w:w="517" w:type="dxa"/>
          </w:tcPr>
          <w:p w14:paraId="397EBC8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12C3D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40EF9ED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3AD7D7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R4-2509876</w:t>
            </w:r>
          </w:p>
        </w:tc>
        <w:tc>
          <w:tcPr>
            <w:tcW w:w="1597" w:type="dxa"/>
          </w:tcPr>
          <w:p w14:paraId="71B4070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227DFFC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56CAD26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F6BA7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21EC7782" w14:textId="77777777" w:rsidTr="00F03D9A">
        <w:tc>
          <w:tcPr>
            <w:tcW w:w="879" w:type="dxa"/>
          </w:tcPr>
          <w:p w14:paraId="793E3A8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35785E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2924</w:t>
            </w:r>
          </w:p>
        </w:tc>
        <w:tc>
          <w:tcPr>
            <w:tcW w:w="517" w:type="dxa"/>
          </w:tcPr>
          <w:p w14:paraId="2FBA13A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90510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82045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add Lcrb in Figure 5.3.1-1 - TS 38.101-1</w:t>
            </w:r>
          </w:p>
        </w:tc>
        <w:tc>
          <w:tcPr>
            <w:tcW w:w="517" w:type="dxa"/>
          </w:tcPr>
          <w:p w14:paraId="15EE36C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EB9609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58BA6B7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2B8ED6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R4-2509877</w:t>
            </w:r>
          </w:p>
        </w:tc>
        <w:tc>
          <w:tcPr>
            <w:tcW w:w="1597" w:type="dxa"/>
          </w:tcPr>
          <w:p w14:paraId="0B792F7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431F8D6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C81763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5.3.1</w:t>
            </w:r>
          </w:p>
        </w:tc>
        <w:tc>
          <w:tcPr>
            <w:tcW w:w="998" w:type="dxa"/>
          </w:tcPr>
          <w:p w14:paraId="7DA0EE8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406B6C" w:rsidRPr="00406B6C" w14:paraId="1EADDCC2" w14:textId="77777777" w:rsidTr="00F03D9A">
        <w:tc>
          <w:tcPr>
            <w:tcW w:w="879" w:type="dxa"/>
          </w:tcPr>
          <w:p w14:paraId="07B1797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E8C94E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2925</w:t>
            </w:r>
          </w:p>
        </w:tc>
        <w:tc>
          <w:tcPr>
            <w:tcW w:w="517" w:type="dxa"/>
          </w:tcPr>
          <w:p w14:paraId="32394C3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2EB6B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A23B22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add Lcrb in Figure 5.3.1-1 - TS 38.101-1</w:t>
            </w:r>
          </w:p>
        </w:tc>
        <w:tc>
          <w:tcPr>
            <w:tcW w:w="517" w:type="dxa"/>
          </w:tcPr>
          <w:p w14:paraId="3675E30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3923B4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BF83F0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D96A02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R4-2509878</w:t>
            </w:r>
          </w:p>
        </w:tc>
        <w:tc>
          <w:tcPr>
            <w:tcW w:w="1597" w:type="dxa"/>
          </w:tcPr>
          <w:p w14:paraId="168B8D7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02BF64E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038EB4C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5.3.1</w:t>
            </w:r>
          </w:p>
        </w:tc>
        <w:tc>
          <w:tcPr>
            <w:tcW w:w="998" w:type="dxa"/>
          </w:tcPr>
          <w:p w14:paraId="14B92AD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406B6C" w:rsidRPr="00406B6C" w14:paraId="489A4D73" w14:textId="77777777" w:rsidTr="00F03D9A">
        <w:tc>
          <w:tcPr>
            <w:tcW w:w="879" w:type="dxa"/>
          </w:tcPr>
          <w:p w14:paraId="0EFAB47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2E9FAF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2926</w:t>
            </w:r>
          </w:p>
        </w:tc>
        <w:tc>
          <w:tcPr>
            <w:tcW w:w="517" w:type="dxa"/>
          </w:tcPr>
          <w:p w14:paraId="254E44C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B1D43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F2661B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add Lcrb in Figure 5.3.1-1 - TS 38.101-1</w:t>
            </w:r>
          </w:p>
        </w:tc>
        <w:tc>
          <w:tcPr>
            <w:tcW w:w="517" w:type="dxa"/>
          </w:tcPr>
          <w:p w14:paraId="6E7EDA3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385F65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5489F1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E0CA26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R4-2509879</w:t>
            </w:r>
          </w:p>
        </w:tc>
        <w:tc>
          <w:tcPr>
            <w:tcW w:w="1597" w:type="dxa"/>
          </w:tcPr>
          <w:p w14:paraId="65C024B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174D304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0742360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1EF49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712AD901" w14:textId="77777777" w:rsidTr="00F03D9A">
        <w:tc>
          <w:tcPr>
            <w:tcW w:w="879" w:type="dxa"/>
          </w:tcPr>
          <w:p w14:paraId="629A13A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BF02C6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2995</w:t>
            </w:r>
          </w:p>
        </w:tc>
        <w:tc>
          <w:tcPr>
            <w:tcW w:w="517" w:type="dxa"/>
          </w:tcPr>
          <w:p w14:paraId="57E4639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CDF24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AD42D6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CR on clarification of maximum number of RB’s for n50 asymmetric UL/DL BW’s</w:t>
            </w:r>
          </w:p>
        </w:tc>
        <w:tc>
          <w:tcPr>
            <w:tcW w:w="517" w:type="dxa"/>
          </w:tcPr>
          <w:p w14:paraId="48DF082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48DFC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15.28.0</w:t>
            </w:r>
          </w:p>
        </w:tc>
        <w:tc>
          <w:tcPr>
            <w:tcW w:w="758" w:type="dxa"/>
          </w:tcPr>
          <w:p w14:paraId="19BD380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B1A0AA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R4-2511805</w:t>
            </w:r>
          </w:p>
        </w:tc>
        <w:tc>
          <w:tcPr>
            <w:tcW w:w="1597" w:type="dxa"/>
          </w:tcPr>
          <w:p w14:paraId="01177A6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Qualcomm, Nokia, Huawei, HiSilicon</w:t>
            </w:r>
          </w:p>
        </w:tc>
        <w:tc>
          <w:tcPr>
            <w:tcW w:w="1122" w:type="dxa"/>
          </w:tcPr>
          <w:p w14:paraId="7CC014D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6FED52C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8C8DD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761EBFDC" w14:textId="77777777" w:rsidTr="00F03D9A">
        <w:tc>
          <w:tcPr>
            <w:tcW w:w="879" w:type="dxa"/>
          </w:tcPr>
          <w:p w14:paraId="13D4027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76F2F8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2996</w:t>
            </w:r>
          </w:p>
        </w:tc>
        <w:tc>
          <w:tcPr>
            <w:tcW w:w="517" w:type="dxa"/>
          </w:tcPr>
          <w:p w14:paraId="0F7F0C8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10A9F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55BD3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CR on clarification of maximum number of RB’s for n50 asymmetric UL/DL BW’s</w:t>
            </w:r>
          </w:p>
        </w:tc>
        <w:tc>
          <w:tcPr>
            <w:tcW w:w="517" w:type="dxa"/>
          </w:tcPr>
          <w:p w14:paraId="3E49390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A1CBA8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5B2C746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37994F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R4-2511059</w:t>
            </w:r>
          </w:p>
        </w:tc>
        <w:tc>
          <w:tcPr>
            <w:tcW w:w="1597" w:type="dxa"/>
          </w:tcPr>
          <w:p w14:paraId="7A53A40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Qualcomm, Nokia,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gramEnd"/>
          </w:p>
        </w:tc>
        <w:tc>
          <w:tcPr>
            <w:tcW w:w="1122" w:type="dxa"/>
          </w:tcPr>
          <w:p w14:paraId="75C7E55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10B674A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A6051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7A0612D7" w14:textId="77777777" w:rsidTr="00F03D9A">
        <w:tc>
          <w:tcPr>
            <w:tcW w:w="879" w:type="dxa"/>
          </w:tcPr>
          <w:p w14:paraId="14B3601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07963D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2997</w:t>
            </w:r>
          </w:p>
        </w:tc>
        <w:tc>
          <w:tcPr>
            <w:tcW w:w="517" w:type="dxa"/>
          </w:tcPr>
          <w:p w14:paraId="0BF7E5A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321A8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2F6A6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CR on clarification of maximum number of RB’s for n50 asymmetric UL/DL BW’s</w:t>
            </w:r>
          </w:p>
        </w:tc>
        <w:tc>
          <w:tcPr>
            <w:tcW w:w="517" w:type="dxa"/>
          </w:tcPr>
          <w:p w14:paraId="7F10E8D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6C0BB7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6AE4DC1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8DCFF2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R4-2511060</w:t>
            </w:r>
          </w:p>
        </w:tc>
        <w:tc>
          <w:tcPr>
            <w:tcW w:w="1597" w:type="dxa"/>
          </w:tcPr>
          <w:p w14:paraId="013470A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Qualcomm, Nokia,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gramEnd"/>
          </w:p>
        </w:tc>
        <w:tc>
          <w:tcPr>
            <w:tcW w:w="1122" w:type="dxa"/>
          </w:tcPr>
          <w:p w14:paraId="53D1899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89802B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AC961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5F7FB93C" w14:textId="77777777" w:rsidTr="00F03D9A">
        <w:tc>
          <w:tcPr>
            <w:tcW w:w="879" w:type="dxa"/>
          </w:tcPr>
          <w:p w14:paraId="560DCE4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AB00DC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2998</w:t>
            </w:r>
          </w:p>
        </w:tc>
        <w:tc>
          <w:tcPr>
            <w:tcW w:w="517" w:type="dxa"/>
          </w:tcPr>
          <w:p w14:paraId="7F0C7E4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55497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BF0A58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CR on clarification of maximum number of RB’s for n50 asymmetric UL/DL BW’s</w:t>
            </w:r>
          </w:p>
        </w:tc>
        <w:tc>
          <w:tcPr>
            <w:tcW w:w="517" w:type="dxa"/>
          </w:tcPr>
          <w:p w14:paraId="0A0A646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BBAF77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EB4A2F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2DBC40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R4-2511061</w:t>
            </w:r>
          </w:p>
        </w:tc>
        <w:tc>
          <w:tcPr>
            <w:tcW w:w="1597" w:type="dxa"/>
          </w:tcPr>
          <w:p w14:paraId="53FD120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Qualcomm, Nokia,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gramEnd"/>
          </w:p>
        </w:tc>
        <w:tc>
          <w:tcPr>
            <w:tcW w:w="1122" w:type="dxa"/>
          </w:tcPr>
          <w:p w14:paraId="2EA927D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A6AAE7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B3BDA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6D7F5203" w14:textId="77777777" w:rsidTr="00F03D9A">
        <w:tc>
          <w:tcPr>
            <w:tcW w:w="879" w:type="dxa"/>
          </w:tcPr>
          <w:p w14:paraId="41F21F8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0AFFA4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2999</w:t>
            </w:r>
          </w:p>
        </w:tc>
        <w:tc>
          <w:tcPr>
            <w:tcW w:w="517" w:type="dxa"/>
          </w:tcPr>
          <w:p w14:paraId="7A220C4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3EC5E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E3A414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CR on clarification of maximum number of RB’s for n50 asymmetric UL/DL BW’s</w:t>
            </w:r>
          </w:p>
        </w:tc>
        <w:tc>
          <w:tcPr>
            <w:tcW w:w="517" w:type="dxa"/>
          </w:tcPr>
          <w:p w14:paraId="6BE7E46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A328E4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4087FBB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BCFE2A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R4-2511062</w:t>
            </w:r>
          </w:p>
        </w:tc>
        <w:tc>
          <w:tcPr>
            <w:tcW w:w="1597" w:type="dxa"/>
          </w:tcPr>
          <w:p w14:paraId="3138398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Qualcomm, Nokia,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gramEnd"/>
          </w:p>
        </w:tc>
        <w:tc>
          <w:tcPr>
            <w:tcW w:w="1122" w:type="dxa"/>
          </w:tcPr>
          <w:p w14:paraId="5504B83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311C796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69AF8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2AE3CBA6" w14:textId="77777777" w:rsidTr="00F03D9A">
        <w:tc>
          <w:tcPr>
            <w:tcW w:w="879" w:type="dxa"/>
          </w:tcPr>
          <w:p w14:paraId="487A2EF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1269309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0804</w:t>
            </w:r>
          </w:p>
        </w:tc>
        <w:tc>
          <w:tcPr>
            <w:tcW w:w="517" w:type="dxa"/>
          </w:tcPr>
          <w:p w14:paraId="687B0AA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542F5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FA8D67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TR 38.101-2 on correction of figure reference</w:t>
            </w:r>
          </w:p>
        </w:tc>
        <w:tc>
          <w:tcPr>
            <w:tcW w:w="517" w:type="dxa"/>
          </w:tcPr>
          <w:p w14:paraId="6B37DC4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0B971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15.27.0</w:t>
            </w:r>
          </w:p>
        </w:tc>
        <w:tc>
          <w:tcPr>
            <w:tcW w:w="758" w:type="dxa"/>
          </w:tcPr>
          <w:p w14:paraId="2CAF556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D6BE4F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R4-2509178</w:t>
            </w:r>
          </w:p>
        </w:tc>
        <w:tc>
          <w:tcPr>
            <w:tcW w:w="1597" w:type="dxa"/>
          </w:tcPr>
          <w:p w14:paraId="0F3B0F4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67C5D7D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BF5D35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6.3.3.6</w:t>
            </w:r>
          </w:p>
        </w:tc>
        <w:tc>
          <w:tcPr>
            <w:tcW w:w="998" w:type="dxa"/>
          </w:tcPr>
          <w:p w14:paraId="10B92C4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223C08B3" w14:textId="77777777" w:rsidTr="00F03D9A">
        <w:tc>
          <w:tcPr>
            <w:tcW w:w="879" w:type="dxa"/>
          </w:tcPr>
          <w:p w14:paraId="000879D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38.101-2</w:t>
            </w:r>
          </w:p>
        </w:tc>
        <w:tc>
          <w:tcPr>
            <w:tcW w:w="637" w:type="dxa"/>
          </w:tcPr>
          <w:p w14:paraId="603630F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0805</w:t>
            </w:r>
          </w:p>
        </w:tc>
        <w:tc>
          <w:tcPr>
            <w:tcW w:w="517" w:type="dxa"/>
          </w:tcPr>
          <w:p w14:paraId="1A00B4F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2A60C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CFD3A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TR 38.101-2 on correction of figure reference</w:t>
            </w:r>
          </w:p>
        </w:tc>
        <w:tc>
          <w:tcPr>
            <w:tcW w:w="517" w:type="dxa"/>
          </w:tcPr>
          <w:p w14:paraId="4BF8EA8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749B33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16.22.0</w:t>
            </w:r>
          </w:p>
        </w:tc>
        <w:tc>
          <w:tcPr>
            <w:tcW w:w="758" w:type="dxa"/>
          </w:tcPr>
          <w:p w14:paraId="516D99C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4B13BB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R4-2509179</w:t>
            </w:r>
          </w:p>
        </w:tc>
        <w:tc>
          <w:tcPr>
            <w:tcW w:w="1597" w:type="dxa"/>
          </w:tcPr>
          <w:p w14:paraId="4E4D905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10A7029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721B426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6.3.3.6</w:t>
            </w:r>
          </w:p>
        </w:tc>
        <w:tc>
          <w:tcPr>
            <w:tcW w:w="998" w:type="dxa"/>
          </w:tcPr>
          <w:p w14:paraId="1ACF6AA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3CE3E03B" w14:textId="77777777" w:rsidTr="00F03D9A">
        <w:tc>
          <w:tcPr>
            <w:tcW w:w="879" w:type="dxa"/>
          </w:tcPr>
          <w:p w14:paraId="7426880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053E507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0806</w:t>
            </w:r>
          </w:p>
        </w:tc>
        <w:tc>
          <w:tcPr>
            <w:tcW w:w="517" w:type="dxa"/>
          </w:tcPr>
          <w:p w14:paraId="42A099F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3EE12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4FB7B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TR 38.101-2 on correction of figure reference</w:t>
            </w:r>
          </w:p>
        </w:tc>
        <w:tc>
          <w:tcPr>
            <w:tcW w:w="517" w:type="dxa"/>
          </w:tcPr>
          <w:p w14:paraId="6E486DB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BA66EE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6AF8A6B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021D4B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R4-2509180</w:t>
            </w:r>
          </w:p>
        </w:tc>
        <w:tc>
          <w:tcPr>
            <w:tcW w:w="1597" w:type="dxa"/>
          </w:tcPr>
          <w:p w14:paraId="0CEA368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103B1F9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47383E1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6.3.3.6</w:t>
            </w:r>
          </w:p>
        </w:tc>
        <w:tc>
          <w:tcPr>
            <w:tcW w:w="998" w:type="dxa"/>
          </w:tcPr>
          <w:p w14:paraId="53B409A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4CBB15AB" w14:textId="77777777" w:rsidTr="00F03D9A">
        <w:tc>
          <w:tcPr>
            <w:tcW w:w="879" w:type="dxa"/>
          </w:tcPr>
          <w:p w14:paraId="0D1DFB9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524AC17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0807</w:t>
            </w:r>
          </w:p>
        </w:tc>
        <w:tc>
          <w:tcPr>
            <w:tcW w:w="517" w:type="dxa"/>
          </w:tcPr>
          <w:p w14:paraId="18ED407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CDB75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F00713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TR 38.101-2 on correction of figure reference</w:t>
            </w:r>
          </w:p>
        </w:tc>
        <w:tc>
          <w:tcPr>
            <w:tcW w:w="517" w:type="dxa"/>
          </w:tcPr>
          <w:p w14:paraId="5F03D2D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0BCAB7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109FB5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6FD45E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R4-2509181</w:t>
            </w:r>
          </w:p>
        </w:tc>
        <w:tc>
          <w:tcPr>
            <w:tcW w:w="1597" w:type="dxa"/>
          </w:tcPr>
          <w:p w14:paraId="3D6E7E7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52F657C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4F9217C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6.3.3.6</w:t>
            </w:r>
          </w:p>
        </w:tc>
        <w:tc>
          <w:tcPr>
            <w:tcW w:w="998" w:type="dxa"/>
          </w:tcPr>
          <w:p w14:paraId="32A706C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0B4B56AF" w14:textId="77777777" w:rsidTr="00F03D9A">
        <w:tc>
          <w:tcPr>
            <w:tcW w:w="879" w:type="dxa"/>
          </w:tcPr>
          <w:p w14:paraId="403B2F1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398B5E4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0808</w:t>
            </w:r>
          </w:p>
        </w:tc>
        <w:tc>
          <w:tcPr>
            <w:tcW w:w="517" w:type="dxa"/>
          </w:tcPr>
          <w:p w14:paraId="32AB9A9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5738F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93099C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to TR 38.101-2 on correction of figure reference</w:t>
            </w:r>
          </w:p>
        </w:tc>
        <w:tc>
          <w:tcPr>
            <w:tcW w:w="517" w:type="dxa"/>
          </w:tcPr>
          <w:p w14:paraId="1888E09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61C73D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C9401E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519C0C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R4-2509182</w:t>
            </w:r>
          </w:p>
        </w:tc>
        <w:tc>
          <w:tcPr>
            <w:tcW w:w="1597" w:type="dxa"/>
          </w:tcPr>
          <w:p w14:paraId="78046AA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5C7D627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51372D3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6.3.3.6</w:t>
            </w:r>
          </w:p>
        </w:tc>
        <w:tc>
          <w:tcPr>
            <w:tcW w:w="998" w:type="dxa"/>
          </w:tcPr>
          <w:p w14:paraId="4CCDB95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3BBDDFB0" w14:textId="77777777" w:rsidTr="00F03D9A">
        <w:tc>
          <w:tcPr>
            <w:tcW w:w="879" w:type="dxa"/>
          </w:tcPr>
          <w:p w14:paraId="64492D8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6643F2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5788</w:t>
            </w:r>
          </w:p>
        </w:tc>
        <w:tc>
          <w:tcPr>
            <w:tcW w:w="517" w:type="dxa"/>
          </w:tcPr>
          <w:p w14:paraId="2ED6997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CA918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B3E727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Correction of typos in clause 9 of TS38.133 (R15)</w:t>
            </w:r>
          </w:p>
        </w:tc>
        <w:tc>
          <w:tcPr>
            <w:tcW w:w="517" w:type="dxa"/>
          </w:tcPr>
          <w:p w14:paraId="55BAFBF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6091B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15.30.0</w:t>
            </w:r>
          </w:p>
        </w:tc>
        <w:tc>
          <w:tcPr>
            <w:tcW w:w="758" w:type="dxa"/>
          </w:tcPr>
          <w:p w14:paraId="70C1E2C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26D8D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R4-2509751</w:t>
            </w:r>
          </w:p>
        </w:tc>
        <w:tc>
          <w:tcPr>
            <w:tcW w:w="1597" w:type="dxa"/>
          </w:tcPr>
          <w:p w14:paraId="4258C98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 Inc.</w:t>
            </w:r>
          </w:p>
        </w:tc>
        <w:tc>
          <w:tcPr>
            <w:tcW w:w="1122" w:type="dxa"/>
          </w:tcPr>
          <w:p w14:paraId="633826B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7C314EA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A374A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76242165" w14:textId="77777777" w:rsidTr="00F03D9A">
        <w:tc>
          <w:tcPr>
            <w:tcW w:w="879" w:type="dxa"/>
          </w:tcPr>
          <w:p w14:paraId="7E3B3A4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138943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5789</w:t>
            </w:r>
          </w:p>
        </w:tc>
        <w:tc>
          <w:tcPr>
            <w:tcW w:w="517" w:type="dxa"/>
          </w:tcPr>
          <w:p w14:paraId="329B89C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026CA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C0FA4E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Correction of typos in clause 9 of TS38.133</w:t>
            </w:r>
          </w:p>
        </w:tc>
        <w:tc>
          <w:tcPr>
            <w:tcW w:w="517" w:type="dxa"/>
          </w:tcPr>
          <w:p w14:paraId="3F350D8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154B9F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5A6E8B2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DDE066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R4-2509752</w:t>
            </w:r>
          </w:p>
        </w:tc>
        <w:tc>
          <w:tcPr>
            <w:tcW w:w="1597" w:type="dxa"/>
          </w:tcPr>
          <w:p w14:paraId="29A87B1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3F868A0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76B021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9.1.5.2.1, 9.1.5.2.2, 9.1.5.2.3, 9.1.5.2.4, 9.5.6.3</w:t>
            </w:r>
          </w:p>
        </w:tc>
        <w:tc>
          <w:tcPr>
            <w:tcW w:w="998" w:type="dxa"/>
          </w:tcPr>
          <w:p w14:paraId="4F3D1A3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58180B22" w14:textId="77777777" w:rsidTr="00F03D9A">
        <w:tc>
          <w:tcPr>
            <w:tcW w:w="879" w:type="dxa"/>
          </w:tcPr>
          <w:p w14:paraId="6322295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09895A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5790</w:t>
            </w:r>
          </w:p>
        </w:tc>
        <w:tc>
          <w:tcPr>
            <w:tcW w:w="517" w:type="dxa"/>
          </w:tcPr>
          <w:p w14:paraId="68B1A6C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57A68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9BCC5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Correction of typos in clause 9 of TS38.133</w:t>
            </w:r>
          </w:p>
        </w:tc>
        <w:tc>
          <w:tcPr>
            <w:tcW w:w="517" w:type="dxa"/>
          </w:tcPr>
          <w:p w14:paraId="2EFB6D9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EA822F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1352CAF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A40CF7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R4-2509753</w:t>
            </w:r>
          </w:p>
        </w:tc>
        <w:tc>
          <w:tcPr>
            <w:tcW w:w="1597" w:type="dxa"/>
          </w:tcPr>
          <w:p w14:paraId="5364572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4B71741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5A7EDA1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9.1.5.2.1, 9.1.5.2.2, 9.1.5.2.3, 9.1.5.2.4, 9.5.6.3</w:t>
            </w:r>
          </w:p>
        </w:tc>
        <w:tc>
          <w:tcPr>
            <w:tcW w:w="998" w:type="dxa"/>
          </w:tcPr>
          <w:p w14:paraId="4F8262E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6EF392DF" w14:textId="77777777" w:rsidTr="00F03D9A">
        <w:tc>
          <w:tcPr>
            <w:tcW w:w="879" w:type="dxa"/>
          </w:tcPr>
          <w:p w14:paraId="2D6FF67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3B4DED6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5791</w:t>
            </w:r>
          </w:p>
        </w:tc>
        <w:tc>
          <w:tcPr>
            <w:tcW w:w="517" w:type="dxa"/>
          </w:tcPr>
          <w:p w14:paraId="379A0DB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0C27C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95DD28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Correction of typos in clause 9 of TS38.133</w:t>
            </w:r>
          </w:p>
        </w:tc>
        <w:tc>
          <w:tcPr>
            <w:tcW w:w="517" w:type="dxa"/>
          </w:tcPr>
          <w:p w14:paraId="4F6286D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1DAF0D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7565E0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762A21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R4-2509754</w:t>
            </w:r>
          </w:p>
        </w:tc>
        <w:tc>
          <w:tcPr>
            <w:tcW w:w="1597" w:type="dxa"/>
          </w:tcPr>
          <w:p w14:paraId="4DF11AE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35A1115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7F23FEA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9.1.5.2.1, 9.1.5.2.2, 9.1.5.2.3, 9.1.5.2.4, 9.5.6.3</w:t>
            </w:r>
          </w:p>
        </w:tc>
        <w:tc>
          <w:tcPr>
            <w:tcW w:w="998" w:type="dxa"/>
          </w:tcPr>
          <w:p w14:paraId="22ECBBF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6C2BB727" w14:textId="77777777" w:rsidTr="00F03D9A">
        <w:tc>
          <w:tcPr>
            <w:tcW w:w="879" w:type="dxa"/>
          </w:tcPr>
          <w:p w14:paraId="1156724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C6B75B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5792</w:t>
            </w:r>
          </w:p>
        </w:tc>
        <w:tc>
          <w:tcPr>
            <w:tcW w:w="517" w:type="dxa"/>
          </w:tcPr>
          <w:p w14:paraId="018F0E5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2545C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8F2523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Correction of typos in clause 9 of TS38.133</w:t>
            </w:r>
          </w:p>
        </w:tc>
        <w:tc>
          <w:tcPr>
            <w:tcW w:w="517" w:type="dxa"/>
          </w:tcPr>
          <w:p w14:paraId="0348B70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7A2B0C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765B53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3E4E7E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R4-2509755</w:t>
            </w:r>
          </w:p>
        </w:tc>
        <w:tc>
          <w:tcPr>
            <w:tcW w:w="1597" w:type="dxa"/>
          </w:tcPr>
          <w:p w14:paraId="2FA241B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7EC0FD5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4CC42BA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9.1.5.2.1, 9.1.5.2.2, 9.1.5.2.3, 9.1.5.2.4, 9.5.6.3</w:t>
            </w:r>
          </w:p>
        </w:tc>
        <w:tc>
          <w:tcPr>
            <w:tcW w:w="998" w:type="dxa"/>
          </w:tcPr>
          <w:p w14:paraId="1CCC7ED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6B6C" w:rsidRPr="00406B6C" w14:paraId="09BFDE2F" w14:textId="77777777" w:rsidTr="00F03D9A">
        <w:tc>
          <w:tcPr>
            <w:tcW w:w="879" w:type="dxa"/>
          </w:tcPr>
          <w:p w14:paraId="641E4F5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9D5FC3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5856</w:t>
            </w:r>
          </w:p>
        </w:tc>
        <w:tc>
          <w:tcPr>
            <w:tcW w:w="517" w:type="dxa"/>
          </w:tcPr>
          <w:p w14:paraId="213AAF3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61936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1607A8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correction to CSSF SA mode requirements for outside gaps for R15</w:t>
            </w:r>
          </w:p>
        </w:tc>
        <w:tc>
          <w:tcPr>
            <w:tcW w:w="517" w:type="dxa"/>
          </w:tcPr>
          <w:p w14:paraId="5D49A26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E7171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15.30.0</w:t>
            </w:r>
          </w:p>
        </w:tc>
        <w:tc>
          <w:tcPr>
            <w:tcW w:w="758" w:type="dxa"/>
          </w:tcPr>
          <w:p w14:paraId="786D9B8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FF38F1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R4-2510558</w:t>
            </w:r>
          </w:p>
        </w:tc>
        <w:tc>
          <w:tcPr>
            <w:tcW w:w="1597" w:type="dxa"/>
          </w:tcPr>
          <w:p w14:paraId="5DC5162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CEEF9B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6EE690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40D88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0CF3EC81" w14:textId="77777777" w:rsidTr="00F03D9A">
        <w:tc>
          <w:tcPr>
            <w:tcW w:w="879" w:type="dxa"/>
          </w:tcPr>
          <w:p w14:paraId="20BB5F7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F49CFB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5857</w:t>
            </w:r>
          </w:p>
        </w:tc>
        <w:tc>
          <w:tcPr>
            <w:tcW w:w="517" w:type="dxa"/>
          </w:tcPr>
          <w:p w14:paraId="5DB1780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560C9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2CEBB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correction to CSSF SA mode requirements for outside gaps for R16</w:t>
            </w:r>
          </w:p>
        </w:tc>
        <w:tc>
          <w:tcPr>
            <w:tcW w:w="517" w:type="dxa"/>
          </w:tcPr>
          <w:p w14:paraId="325BD1F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7933F6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36F36B1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3603F0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R4-2510559</w:t>
            </w:r>
          </w:p>
        </w:tc>
        <w:tc>
          <w:tcPr>
            <w:tcW w:w="1597" w:type="dxa"/>
          </w:tcPr>
          <w:p w14:paraId="0E5FAC9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76BFE2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5502294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F7A14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0FA737D7" w14:textId="77777777" w:rsidTr="00F03D9A">
        <w:tc>
          <w:tcPr>
            <w:tcW w:w="879" w:type="dxa"/>
          </w:tcPr>
          <w:p w14:paraId="04C4C91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C62272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5858</w:t>
            </w:r>
          </w:p>
        </w:tc>
        <w:tc>
          <w:tcPr>
            <w:tcW w:w="517" w:type="dxa"/>
          </w:tcPr>
          <w:p w14:paraId="2C83FF4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E5C61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EC9AF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correction to CSSF SA mode requirements for outside gaps for R17</w:t>
            </w:r>
          </w:p>
        </w:tc>
        <w:tc>
          <w:tcPr>
            <w:tcW w:w="517" w:type="dxa"/>
          </w:tcPr>
          <w:p w14:paraId="230214A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1DF2E7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0A06AFB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8F346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R4-2510560</w:t>
            </w:r>
          </w:p>
        </w:tc>
        <w:tc>
          <w:tcPr>
            <w:tcW w:w="1597" w:type="dxa"/>
          </w:tcPr>
          <w:p w14:paraId="39DA2D1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2014EE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073CFBE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990D7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486A0E55" w14:textId="77777777" w:rsidTr="00F03D9A">
        <w:tc>
          <w:tcPr>
            <w:tcW w:w="879" w:type="dxa"/>
          </w:tcPr>
          <w:p w14:paraId="1D15E99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CAEAEA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5859</w:t>
            </w:r>
          </w:p>
        </w:tc>
        <w:tc>
          <w:tcPr>
            <w:tcW w:w="517" w:type="dxa"/>
          </w:tcPr>
          <w:p w14:paraId="046E247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7AACB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D4007F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correction to CSSF SA mode requirements for outside gaps for R18</w:t>
            </w:r>
          </w:p>
        </w:tc>
        <w:tc>
          <w:tcPr>
            <w:tcW w:w="517" w:type="dxa"/>
          </w:tcPr>
          <w:p w14:paraId="2C7EB71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442F32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777EEE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F15AAF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R4-2510561</w:t>
            </w:r>
          </w:p>
        </w:tc>
        <w:tc>
          <w:tcPr>
            <w:tcW w:w="1597" w:type="dxa"/>
          </w:tcPr>
          <w:p w14:paraId="7D4C169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B0BE23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41F1605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0900A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200041CC" w14:textId="77777777" w:rsidTr="00F03D9A">
        <w:tc>
          <w:tcPr>
            <w:tcW w:w="879" w:type="dxa"/>
          </w:tcPr>
          <w:p w14:paraId="27B4B7A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AF68DA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5860</w:t>
            </w:r>
          </w:p>
        </w:tc>
        <w:tc>
          <w:tcPr>
            <w:tcW w:w="517" w:type="dxa"/>
          </w:tcPr>
          <w:p w14:paraId="3FA4656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D218C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70E2CC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correction to CSSF SA mode requirements for outside gaps for R19</w:t>
            </w:r>
          </w:p>
        </w:tc>
        <w:tc>
          <w:tcPr>
            <w:tcW w:w="517" w:type="dxa"/>
          </w:tcPr>
          <w:p w14:paraId="35D923B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63AFCC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FFFBF4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159B2A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R4-2510562</w:t>
            </w:r>
          </w:p>
        </w:tc>
        <w:tc>
          <w:tcPr>
            <w:tcW w:w="1597" w:type="dxa"/>
          </w:tcPr>
          <w:p w14:paraId="3926880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63C6D1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7313C2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DDA49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6B6C" w:rsidRPr="00406B6C" w14:paraId="0700AA55" w14:textId="77777777" w:rsidTr="00F03D9A">
        <w:tc>
          <w:tcPr>
            <w:tcW w:w="879" w:type="dxa"/>
          </w:tcPr>
          <w:p w14:paraId="44E8FC2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91D9A1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5878</w:t>
            </w:r>
          </w:p>
        </w:tc>
        <w:tc>
          <w:tcPr>
            <w:tcW w:w="517" w:type="dxa"/>
          </w:tcPr>
          <w:p w14:paraId="3FAC3F5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07ADA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79E85F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Core)CR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on maintenance for intra-frequency measurement Rel-15</w:t>
            </w:r>
          </w:p>
        </w:tc>
        <w:tc>
          <w:tcPr>
            <w:tcW w:w="517" w:type="dxa"/>
          </w:tcPr>
          <w:p w14:paraId="378700F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3CFD9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15.30.0</w:t>
            </w:r>
          </w:p>
        </w:tc>
        <w:tc>
          <w:tcPr>
            <w:tcW w:w="758" w:type="dxa"/>
          </w:tcPr>
          <w:p w14:paraId="2BD8647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793EDD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R4-2510611</w:t>
            </w:r>
          </w:p>
        </w:tc>
        <w:tc>
          <w:tcPr>
            <w:tcW w:w="1597" w:type="dxa"/>
          </w:tcPr>
          <w:p w14:paraId="7117660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B22B7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3339E65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9.2.1 </w:t>
            </w:r>
          </w:p>
        </w:tc>
        <w:tc>
          <w:tcPr>
            <w:tcW w:w="998" w:type="dxa"/>
          </w:tcPr>
          <w:p w14:paraId="4F478D3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406B6C" w:rsidRPr="00406B6C" w14:paraId="1684FB32" w14:textId="77777777" w:rsidTr="00F03D9A">
        <w:tc>
          <w:tcPr>
            <w:tcW w:w="879" w:type="dxa"/>
          </w:tcPr>
          <w:p w14:paraId="3F93395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E0AF2B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5879</w:t>
            </w:r>
          </w:p>
        </w:tc>
        <w:tc>
          <w:tcPr>
            <w:tcW w:w="517" w:type="dxa"/>
          </w:tcPr>
          <w:p w14:paraId="550DBD2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1E723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11454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Core)CR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on maintenance for intra-frequency measurement Rel-16</w:t>
            </w:r>
          </w:p>
        </w:tc>
        <w:tc>
          <w:tcPr>
            <w:tcW w:w="517" w:type="dxa"/>
          </w:tcPr>
          <w:p w14:paraId="739CB58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DEDB17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02BF35E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C82729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R4-2510612</w:t>
            </w:r>
          </w:p>
        </w:tc>
        <w:tc>
          <w:tcPr>
            <w:tcW w:w="1597" w:type="dxa"/>
          </w:tcPr>
          <w:p w14:paraId="33730F1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17602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7BD01D0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9.2.1 </w:t>
            </w:r>
          </w:p>
        </w:tc>
        <w:tc>
          <w:tcPr>
            <w:tcW w:w="998" w:type="dxa"/>
          </w:tcPr>
          <w:p w14:paraId="79F7124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</w:t>
            </w: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406B6C" w:rsidRPr="00406B6C" w14:paraId="557A42A8" w14:textId="77777777" w:rsidTr="00F03D9A">
        <w:tc>
          <w:tcPr>
            <w:tcW w:w="879" w:type="dxa"/>
          </w:tcPr>
          <w:p w14:paraId="06A5791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15225B1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5880</w:t>
            </w:r>
          </w:p>
        </w:tc>
        <w:tc>
          <w:tcPr>
            <w:tcW w:w="517" w:type="dxa"/>
          </w:tcPr>
          <w:p w14:paraId="620D59F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4260E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8C72E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Core)CR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on maintenance for intra-frequency measurement Rel-17</w:t>
            </w:r>
          </w:p>
        </w:tc>
        <w:tc>
          <w:tcPr>
            <w:tcW w:w="517" w:type="dxa"/>
          </w:tcPr>
          <w:p w14:paraId="7D20105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21F6A9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1A49EBD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0EA6D8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R4-2510613</w:t>
            </w:r>
          </w:p>
        </w:tc>
        <w:tc>
          <w:tcPr>
            <w:tcW w:w="1597" w:type="dxa"/>
          </w:tcPr>
          <w:p w14:paraId="5C78B1A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D43424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38539BD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9.2.1 </w:t>
            </w:r>
          </w:p>
        </w:tc>
        <w:tc>
          <w:tcPr>
            <w:tcW w:w="998" w:type="dxa"/>
          </w:tcPr>
          <w:p w14:paraId="7A8EDB2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406B6C" w:rsidRPr="00406B6C" w14:paraId="0ACFE816" w14:textId="77777777" w:rsidTr="00F03D9A">
        <w:tc>
          <w:tcPr>
            <w:tcW w:w="879" w:type="dxa"/>
          </w:tcPr>
          <w:p w14:paraId="4E5BF8A1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95E0AE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5881</w:t>
            </w:r>
          </w:p>
        </w:tc>
        <w:tc>
          <w:tcPr>
            <w:tcW w:w="517" w:type="dxa"/>
          </w:tcPr>
          <w:p w14:paraId="67D55EF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AA01A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80E332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Core)CR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on maintenance for intra-frequency measurement Rel-18</w:t>
            </w:r>
          </w:p>
        </w:tc>
        <w:tc>
          <w:tcPr>
            <w:tcW w:w="517" w:type="dxa"/>
          </w:tcPr>
          <w:p w14:paraId="13CDC7D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8779CE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FCB2D0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08C0B1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R4-2510614</w:t>
            </w:r>
          </w:p>
        </w:tc>
        <w:tc>
          <w:tcPr>
            <w:tcW w:w="1597" w:type="dxa"/>
          </w:tcPr>
          <w:p w14:paraId="079324C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2F7174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4C44B39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9.2.1 </w:t>
            </w:r>
          </w:p>
        </w:tc>
        <w:tc>
          <w:tcPr>
            <w:tcW w:w="998" w:type="dxa"/>
          </w:tcPr>
          <w:p w14:paraId="02AB906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406B6C" w:rsidRPr="00406B6C" w14:paraId="67EAC2D8" w14:textId="77777777" w:rsidTr="00F03D9A">
        <w:tc>
          <w:tcPr>
            <w:tcW w:w="879" w:type="dxa"/>
          </w:tcPr>
          <w:p w14:paraId="6507429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292D7A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5882</w:t>
            </w:r>
          </w:p>
        </w:tc>
        <w:tc>
          <w:tcPr>
            <w:tcW w:w="517" w:type="dxa"/>
          </w:tcPr>
          <w:p w14:paraId="36687B7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561F0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FF07D3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Core)CR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on maintenance for intra-frequency measurement Rel-19</w:t>
            </w:r>
          </w:p>
        </w:tc>
        <w:tc>
          <w:tcPr>
            <w:tcW w:w="517" w:type="dxa"/>
          </w:tcPr>
          <w:p w14:paraId="07FFCF7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BC6DC1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6F5A88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9503FE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R4-2510615</w:t>
            </w:r>
          </w:p>
        </w:tc>
        <w:tc>
          <w:tcPr>
            <w:tcW w:w="1597" w:type="dxa"/>
          </w:tcPr>
          <w:p w14:paraId="46B0657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831A3A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3602F9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9.2.1 </w:t>
            </w:r>
          </w:p>
        </w:tc>
        <w:tc>
          <w:tcPr>
            <w:tcW w:w="998" w:type="dxa"/>
          </w:tcPr>
          <w:p w14:paraId="3C0D5E6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406B6C" w:rsidRPr="00406B6C" w14:paraId="44E16869" w14:textId="77777777" w:rsidTr="00F03D9A">
        <w:tc>
          <w:tcPr>
            <w:tcW w:w="879" w:type="dxa"/>
          </w:tcPr>
          <w:p w14:paraId="3441D23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C2ADB4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5914</w:t>
            </w:r>
          </w:p>
        </w:tc>
        <w:tc>
          <w:tcPr>
            <w:tcW w:w="517" w:type="dxa"/>
          </w:tcPr>
          <w:p w14:paraId="732B155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DDE58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9BB0D8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SFTD of NR SA_R16</w:t>
            </w:r>
          </w:p>
        </w:tc>
        <w:tc>
          <w:tcPr>
            <w:tcW w:w="517" w:type="dxa"/>
          </w:tcPr>
          <w:p w14:paraId="3803220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B3D378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2688908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01DA4B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R4-2512269</w:t>
            </w:r>
          </w:p>
        </w:tc>
        <w:tc>
          <w:tcPr>
            <w:tcW w:w="1597" w:type="dxa"/>
          </w:tcPr>
          <w:p w14:paraId="6C45159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315A072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65D1B0D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9.2.5.4.1, 9.2.5.4.2, 9.2.5.4.3, 9.3.8.1, 9.3.8.3, 8.2.2.2.6</w:t>
            </w:r>
          </w:p>
        </w:tc>
        <w:tc>
          <w:tcPr>
            <w:tcW w:w="998" w:type="dxa"/>
          </w:tcPr>
          <w:p w14:paraId="387A3F7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6B6C" w:rsidRPr="00406B6C" w14:paraId="383A9C4E" w14:textId="77777777" w:rsidTr="00F03D9A">
        <w:tc>
          <w:tcPr>
            <w:tcW w:w="879" w:type="dxa"/>
          </w:tcPr>
          <w:p w14:paraId="166F561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8478BC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5915</w:t>
            </w:r>
          </w:p>
        </w:tc>
        <w:tc>
          <w:tcPr>
            <w:tcW w:w="517" w:type="dxa"/>
          </w:tcPr>
          <w:p w14:paraId="7BCAF53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2E0C3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9817C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SFTD of NR SA_R17</w:t>
            </w:r>
          </w:p>
        </w:tc>
        <w:tc>
          <w:tcPr>
            <w:tcW w:w="517" w:type="dxa"/>
          </w:tcPr>
          <w:p w14:paraId="16D4760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FBF8F8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22F20A5B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A84168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R4-2510731</w:t>
            </w:r>
          </w:p>
        </w:tc>
        <w:tc>
          <w:tcPr>
            <w:tcW w:w="1597" w:type="dxa"/>
          </w:tcPr>
          <w:p w14:paraId="78603DB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F2C49B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01146F7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9.2.5.4.1, 9.2.5.4.2, 9.2.5.4.3, 9.3.8.1, 9.3.8.3, 8.2.2.2.6</w:t>
            </w:r>
          </w:p>
        </w:tc>
        <w:tc>
          <w:tcPr>
            <w:tcW w:w="998" w:type="dxa"/>
          </w:tcPr>
          <w:p w14:paraId="0804B90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6B6C" w:rsidRPr="00406B6C" w14:paraId="7BF16CA3" w14:textId="77777777" w:rsidTr="00F03D9A">
        <w:tc>
          <w:tcPr>
            <w:tcW w:w="879" w:type="dxa"/>
          </w:tcPr>
          <w:p w14:paraId="3B8B371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6CE1C5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5916</w:t>
            </w:r>
          </w:p>
        </w:tc>
        <w:tc>
          <w:tcPr>
            <w:tcW w:w="517" w:type="dxa"/>
          </w:tcPr>
          <w:p w14:paraId="0C230AE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66281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51C0072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SFTD of NR SA_R18</w:t>
            </w:r>
          </w:p>
        </w:tc>
        <w:tc>
          <w:tcPr>
            <w:tcW w:w="517" w:type="dxa"/>
          </w:tcPr>
          <w:p w14:paraId="7E4A014F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821231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A4D13A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9F710A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R4-2510732</w:t>
            </w:r>
          </w:p>
        </w:tc>
        <w:tc>
          <w:tcPr>
            <w:tcW w:w="1597" w:type="dxa"/>
          </w:tcPr>
          <w:p w14:paraId="4647D37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C87E6B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14AB426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9.2.5.4.1, 9.2.5.4.2, 9.2.5.4.3, 9.3.8.1, 9.3.8.3, 8.2.2.2.6</w:t>
            </w:r>
          </w:p>
        </w:tc>
        <w:tc>
          <w:tcPr>
            <w:tcW w:w="998" w:type="dxa"/>
          </w:tcPr>
          <w:p w14:paraId="091EC17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6B6C" w:rsidRPr="00406B6C" w14:paraId="6C52F2E0" w14:textId="77777777" w:rsidTr="00F03D9A">
        <w:tc>
          <w:tcPr>
            <w:tcW w:w="879" w:type="dxa"/>
          </w:tcPr>
          <w:p w14:paraId="77E1AB1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276C7CC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5917</w:t>
            </w:r>
          </w:p>
        </w:tc>
        <w:tc>
          <w:tcPr>
            <w:tcW w:w="517" w:type="dxa"/>
          </w:tcPr>
          <w:p w14:paraId="07FB8A6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FA50E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8FEE84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SFTD of NR SA_R19</w:t>
            </w:r>
          </w:p>
        </w:tc>
        <w:tc>
          <w:tcPr>
            <w:tcW w:w="517" w:type="dxa"/>
          </w:tcPr>
          <w:p w14:paraId="26214894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5EA215E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20EF78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33BC55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R4-2510733</w:t>
            </w:r>
          </w:p>
        </w:tc>
        <w:tc>
          <w:tcPr>
            <w:tcW w:w="1597" w:type="dxa"/>
          </w:tcPr>
          <w:p w14:paraId="570EBB1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B2CB147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2C99F30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9.2.5.4.1, 9.2.5.4.2, 9.2.5.4.3, 9.3.8.1, 9.3.8.3, 8.2.2.2.6</w:t>
            </w:r>
          </w:p>
        </w:tc>
        <w:tc>
          <w:tcPr>
            <w:tcW w:w="998" w:type="dxa"/>
          </w:tcPr>
          <w:p w14:paraId="290CD4F8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6B6C" w:rsidRPr="00406B6C" w14:paraId="1D5A0581" w14:textId="77777777" w:rsidTr="00F03D9A">
        <w:tc>
          <w:tcPr>
            <w:tcW w:w="879" w:type="dxa"/>
          </w:tcPr>
          <w:p w14:paraId="453C71D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AE7FF53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5989</w:t>
            </w:r>
          </w:p>
        </w:tc>
        <w:tc>
          <w:tcPr>
            <w:tcW w:w="517" w:type="dxa"/>
          </w:tcPr>
          <w:p w14:paraId="713AF22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68F505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E8CB0D6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(NR_newRAT-Core) CR on SFTD of NR SA_R15</w:t>
            </w:r>
          </w:p>
        </w:tc>
        <w:tc>
          <w:tcPr>
            <w:tcW w:w="517" w:type="dxa"/>
          </w:tcPr>
          <w:p w14:paraId="3668CA80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2D524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15.30.0</w:t>
            </w:r>
          </w:p>
        </w:tc>
        <w:tc>
          <w:tcPr>
            <w:tcW w:w="758" w:type="dxa"/>
          </w:tcPr>
          <w:p w14:paraId="7EBAA6C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9D7F5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R4-2512224</w:t>
            </w:r>
          </w:p>
        </w:tc>
        <w:tc>
          <w:tcPr>
            <w:tcW w:w="1597" w:type="dxa"/>
          </w:tcPr>
          <w:p w14:paraId="0A2B9629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52C5D0A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</w:t>
            </w:r>
          </w:p>
        </w:tc>
        <w:tc>
          <w:tcPr>
            <w:tcW w:w="2323" w:type="dxa"/>
          </w:tcPr>
          <w:p w14:paraId="51FA20AC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9.2.5.4.1, 9.2.5.4.2, 9.2.5.4.3, 9.3.8.1, 9.3.8.3, 8.2.2.2.6</w:t>
            </w:r>
          </w:p>
        </w:tc>
        <w:tc>
          <w:tcPr>
            <w:tcW w:w="998" w:type="dxa"/>
          </w:tcPr>
          <w:p w14:paraId="03C450BD" w14:textId="77777777" w:rsidR="00406B6C" w:rsidRPr="00406B6C" w:rsidRDefault="00406B6C" w:rsidP="00406B6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6B6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</w:tbl>
    <w:p w14:paraId="25B1177E" w14:textId="77777777" w:rsidR="00A862E0" w:rsidRDefault="00A862E0" w:rsidP="00C41923"/>
    <w:p w14:paraId="79F40C7D" w14:textId="76198AEE" w:rsidR="00E144C4" w:rsidRDefault="00712386" w:rsidP="00512C52">
      <w:pPr>
        <w:pStyle w:val="Heading2"/>
        <w:rPr>
          <w:rFonts w:cs="Arial"/>
          <w:noProof/>
        </w:rPr>
      </w:pPr>
      <w:r w:rsidRPr="00712386">
        <w:rPr>
          <w:noProof/>
        </w:rPr>
        <w:t>RP-25237</w:t>
      </w:r>
      <w:r>
        <w:rPr>
          <w:noProof/>
        </w:rPr>
        <w:t>9</w:t>
      </w:r>
    </w:p>
    <w:p w14:paraId="229014EB" w14:textId="249E5976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3</w:t>
      </w:r>
    </w:p>
    <w:p w14:paraId="0C7F3871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1BEAD550" w14:textId="77777777" w:rsidR="006E06D2" w:rsidRDefault="006E06D2" w:rsidP="006E06D2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5825" w:rsidRPr="002D5825" w14:paraId="114CB5EA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90B19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F95BA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3DC3D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8E4B4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EB6DB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DBD2E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37ADB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0FC9E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C171E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3B230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BC80C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A5A1C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3BDAF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D5825" w:rsidRPr="002D5825" w14:paraId="6127AD7F" w14:textId="77777777" w:rsidTr="00F03D9A">
        <w:tc>
          <w:tcPr>
            <w:tcW w:w="879" w:type="dxa"/>
          </w:tcPr>
          <w:p w14:paraId="46EB869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497D5C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5762</w:t>
            </w:r>
          </w:p>
        </w:tc>
        <w:tc>
          <w:tcPr>
            <w:tcW w:w="517" w:type="dxa"/>
          </w:tcPr>
          <w:p w14:paraId="5FF11B9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BC6A1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3DCB7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(NR_CLI_RIM-Perf) 38.133CR on R16 CLI measurement accuracy requirement</w:t>
            </w:r>
          </w:p>
        </w:tc>
        <w:tc>
          <w:tcPr>
            <w:tcW w:w="517" w:type="dxa"/>
          </w:tcPr>
          <w:p w14:paraId="6FB3846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EB13A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595E866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A57CE6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R4-2509598</w:t>
            </w:r>
          </w:p>
        </w:tc>
        <w:tc>
          <w:tcPr>
            <w:tcW w:w="1597" w:type="dxa"/>
          </w:tcPr>
          <w:p w14:paraId="35951D5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493F5C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NR_CLI_RIM-Perf</w:t>
            </w:r>
          </w:p>
        </w:tc>
        <w:tc>
          <w:tcPr>
            <w:tcW w:w="2323" w:type="dxa"/>
          </w:tcPr>
          <w:p w14:paraId="2B49160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10.1.22.1.1</w:t>
            </w:r>
          </w:p>
        </w:tc>
        <w:tc>
          <w:tcPr>
            <w:tcW w:w="998" w:type="dxa"/>
          </w:tcPr>
          <w:p w14:paraId="2DDF0DF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2D5825" w:rsidRPr="002D5825" w14:paraId="6030F4FD" w14:textId="77777777" w:rsidTr="00F03D9A">
        <w:tc>
          <w:tcPr>
            <w:tcW w:w="879" w:type="dxa"/>
          </w:tcPr>
          <w:p w14:paraId="4A37C92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92C220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5763</w:t>
            </w:r>
          </w:p>
        </w:tc>
        <w:tc>
          <w:tcPr>
            <w:tcW w:w="517" w:type="dxa"/>
          </w:tcPr>
          <w:p w14:paraId="0D231A8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BC68C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0D8B8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(NR_CLI_RIM-Perf) 38.133 CR on R16 CLI measurement accuracy requirement – R17 Cat A</w:t>
            </w:r>
          </w:p>
        </w:tc>
        <w:tc>
          <w:tcPr>
            <w:tcW w:w="517" w:type="dxa"/>
          </w:tcPr>
          <w:p w14:paraId="03AF0BC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D6347D9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14C8546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459F38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R4-2509599</w:t>
            </w:r>
          </w:p>
        </w:tc>
        <w:tc>
          <w:tcPr>
            <w:tcW w:w="1597" w:type="dxa"/>
          </w:tcPr>
          <w:p w14:paraId="69DFE67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D99696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NR_CLI_RIM-Perf</w:t>
            </w:r>
          </w:p>
        </w:tc>
        <w:tc>
          <w:tcPr>
            <w:tcW w:w="2323" w:type="dxa"/>
          </w:tcPr>
          <w:p w14:paraId="116E60A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10.1.22.1.1</w:t>
            </w:r>
          </w:p>
        </w:tc>
        <w:tc>
          <w:tcPr>
            <w:tcW w:w="998" w:type="dxa"/>
          </w:tcPr>
          <w:p w14:paraId="527EA94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2D5825" w:rsidRPr="002D5825" w14:paraId="22DC3C05" w14:textId="77777777" w:rsidTr="00F03D9A">
        <w:tc>
          <w:tcPr>
            <w:tcW w:w="879" w:type="dxa"/>
          </w:tcPr>
          <w:p w14:paraId="513372D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DC96F4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5764</w:t>
            </w:r>
          </w:p>
        </w:tc>
        <w:tc>
          <w:tcPr>
            <w:tcW w:w="517" w:type="dxa"/>
          </w:tcPr>
          <w:p w14:paraId="73BEFA7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9AA05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706C50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(NR_CLI_RIM-Perf) 38.133 CR on R16 CLI measurement accuracy requirement – R18 Cat A</w:t>
            </w:r>
          </w:p>
        </w:tc>
        <w:tc>
          <w:tcPr>
            <w:tcW w:w="517" w:type="dxa"/>
          </w:tcPr>
          <w:p w14:paraId="69C2AFE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CE34C5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6F3B4F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E73279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R4-2509600</w:t>
            </w:r>
          </w:p>
        </w:tc>
        <w:tc>
          <w:tcPr>
            <w:tcW w:w="1597" w:type="dxa"/>
          </w:tcPr>
          <w:p w14:paraId="12C302A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E4AAED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NR_CLI_RIM-Perf</w:t>
            </w:r>
          </w:p>
        </w:tc>
        <w:tc>
          <w:tcPr>
            <w:tcW w:w="2323" w:type="dxa"/>
          </w:tcPr>
          <w:p w14:paraId="722261F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10.1.22.1.1</w:t>
            </w:r>
          </w:p>
        </w:tc>
        <w:tc>
          <w:tcPr>
            <w:tcW w:w="998" w:type="dxa"/>
          </w:tcPr>
          <w:p w14:paraId="2C1453B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</w:t>
            </w: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2D5825" w:rsidRPr="002D5825" w14:paraId="621BD83F" w14:textId="77777777" w:rsidTr="00F03D9A">
        <w:tc>
          <w:tcPr>
            <w:tcW w:w="879" w:type="dxa"/>
          </w:tcPr>
          <w:p w14:paraId="75F7498E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2ACDC03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5765</w:t>
            </w:r>
          </w:p>
        </w:tc>
        <w:tc>
          <w:tcPr>
            <w:tcW w:w="517" w:type="dxa"/>
          </w:tcPr>
          <w:p w14:paraId="325348D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1EDBB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ADFD35E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(NR_CLI_RIM-Perf) 38.133 CR on R16 CLI measurement accuracy requirement – R19 Cat A</w:t>
            </w:r>
          </w:p>
        </w:tc>
        <w:tc>
          <w:tcPr>
            <w:tcW w:w="517" w:type="dxa"/>
          </w:tcPr>
          <w:p w14:paraId="77BCBFD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F17D31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00A510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6D274E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R4-2509601</w:t>
            </w:r>
          </w:p>
        </w:tc>
        <w:tc>
          <w:tcPr>
            <w:tcW w:w="1597" w:type="dxa"/>
          </w:tcPr>
          <w:p w14:paraId="62DC486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7D2092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NR_CLI_RIM-Perf</w:t>
            </w:r>
          </w:p>
        </w:tc>
        <w:tc>
          <w:tcPr>
            <w:tcW w:w="2323" w:type="dxa"/>
          </w:tcPr>
          <w:p w14:paraId="0FB71649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10.1.22.1.1</w:t>
            </w:r>
          </w:p>
        </w:tc>
        <w:tc>
          <w:tcPr>
            <w:tcW w:w="998" w:type="dxa"/>
          </w:tcPr>
          <w:p w14:paraId="7DDEA98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2D5825" w:rsidRPr="002D5825" w14:paraId="4257483E" w14:textId="77777777" w:rsidTr="00F03D9A">
        <w:tc>
          <w:tcPr>
            <w:tcW w:w="879" w:type="dxa"/>
          </w:tcPr>
          <w:p w14:paraId="6143C81E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06121E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5802</w:t>
            </w:r>
          </w:p>
        </w:tc>
        <w:tc>
          <w:tcPr>
            <w:tcW w:w="517" w:type="dxa"/>
          </w:tcPr>
          <w:p w14:paraId="295F8B0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65E7D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D7BBF8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Update on SUL test scenario</w:t>
            </w:r>
          </w:p>
        </w:tc>
        <w:tc>
          <w:tcPr>
            <w:tcW w:w="517" w:type="dxa"/>
          </w:tcPr>
          <w:p w14:paraId="1F6E8BA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EFA289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15.30.0</w:t>
            </w:r>
          </w:p>
        </w:tc>
        <w:tc>
          <w:tcPr>
            <w:tcW w:w="758" w:type="dxa"/>
          </w:tcPr>
          <w:p w14:paraId="7A3B560E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16153B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R4-2509849</w:t>
            </w:r>
          </w:p>
        </w:tc>
        <w:tc>
          <w:tcPr>
            <w:tcW w:w="1597" w:type="dxa"/>
          </w:tcPr>
          <w:p w14:paraId="1DD489D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DB8BD1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333B203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A.6.5.4.1</w:t>
            </w:r>
          </w:p>
        </w:tc>
        <w:tc>
          <w:tcPr>
            <w:tcW w:w="998" w:type="dxa"/>
          </w:tcPr>
          <w:p w14:paraId="7E4F46A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2D5825" w:rsidRPr="002D5825" w14:paraId="294B8A8F" w14:textId="77777777" w:rsidTr="00F03D9A">
        <w:tc>
          <w:tcPr>
            <w:tcW w:w="879" w:type="dxa"/>
          </w:tcPr>
          <w:p w14:paraId="297B53D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B4CD08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5803</w:t>
            </w:r>
          </w:p>
        </w:tc>
        <w:tc>
          <w:tcPr>
            <w:tcW w:w="517" w:type="dxa"/>
          </w:tcPr>
          <w:p w14:paraId="4CE887F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B4B5C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AE126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Update on SUL test scenario (Rel16)</w:t>
            </w:r>
          </w:p>
        </w:tc>
        <w:tc>
          <w:tcPr>
            <w:tcW w:w="517" w:type="dxa"/>
          </w:tcPr>
          <w:p w14:paraId="0B047FA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6A16CF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39DE87B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909499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R4-2509850</w:t>
            </w:r>
          </w:p>
        </w:tc>
        <w:tc>
          <w:tcPr>
            <w:tcW w:w="1597" w:type="dxa"/>
          </w:tcPr>
          <w:p w14:paraId="645975C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708558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75C59D5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A.6.5.4.1</w:t>
            </w:r>
          </w:p>
        </w:tc>
        <w:tc>
          <w:tcPr>
            <w:tcW w:w="998" w:type="dxa"/>
          </w:tcPr>
          <w:p w14:paraId="393109A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2D5825" w:rsidRPr="002D5825" w14:paraId="2585172E" w14:textId="77777777" w:rsidTr="00F03D9A">
        <w:tc>
          <w:tcPr>
            <w:tcW w:w="879" w:type="dxa"/>
          </w:tcPr>
          <w:p w14:paraId="520F495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F7D940E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5804</w:t>
            </w:r>
          </w:p>
        </w:tc>
        <w:tc>
          <w:tcPr>
            <w:tcW w:w="517" w:type="dxa"/>
          </w:tcPr>
          <w:p w14:paraId="7FA5A3D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8A74C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ADABE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Update on SUL test scenario (Rel17)</w:t>
            </w:r>
          </w:p>
        </w:tc>
        <w:tc>
          <w:tcPr>
            <w:tcW w:w="517" w:type="dxa"/>
          </w:tcPr>
          <w:p w14:paraId="63A8F26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367E3F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23A2057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9B8E56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R4-2509851</w:t>
            </w:r>
          </w:p>
        </w:tc>
        <w:tc>
          <w:tcPr>
            <w:tcW w:w="1597" w:type="dxa"/>
          </w:tcPr>
          <w:p w14:paraId="6544555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98BA13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4CB35E1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A.6.5.4.1</w:t>
            </w:r>
          </w:p>
        </w:tc>
        <w:tc>
          <w:tcPr>
            <w:tcW w:w="998" w:type="dxa"/>
          </w:tcPr>
          <w:p w14:paraId="182D864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2D5825" w:rsidRPr="002D5825" w14:paraId="3EC44BE2" w14:textId="77777777" w:rsidTr="00F03D9A">
        <w:tc>
          <w:tcPr>
            <w:tcW w:w="879" w:type="dxa"/>
          </w:tcPr>
          <w:p w14:paraId="7DD6FAD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B617CE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5805</w:t>
            </w:r>
          </w:p>
        </w:tc>
        <w:tc>
          <w:tcPr>
            <w:tcW w:w="517" w:type="dxa"/>
          </w:tcPr>
          <w:p w14:paraId="26021E69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55703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ABEF88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Update on SUL test scenario (Rel18)</w:t>
            </w:r>
          </w:p>
        </w:tc>
        <w:tc>
          <w:tcPr>
            <w:tcW w:w="517" w:type="dxa"/>
          </w:tcPr>
          <w:p w14:paraId="0B5100E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D9C57B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1DCD68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01DC4F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R4-2509852</w:t>
            </w:r>
          </w:p>
        </w:tc>
        <w:tc>
          <w:tcPr>
            <w:tcW w:w="1597" w:type="dxa"/>
          </w:tcPr>
          <w:p w14:paraId="111B0B9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599102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6C0D7E0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A.6.5.4.1</w:t>
            </w:r>
          </w:p>
        </w:tc>
        <w:tc>
          <w:tcPr>
            <w:tcW w:w="998" w:type="dxa"/>
          </w:tcPr>
          <w:p w14:paraId="5CA8474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2D5825" w:rsidRPr="002D5825" w14:paraId="22891380" w14:textId="77777777" w:rsidTr="00F03D9A">
        <w:tc>
          <w:tcPr>
            <w:tcW w:w="879" w:type="dxa"/>
          </w:tcPr>
          <w:p w14:paraId="0BA0010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4555BC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5806</w:t>
            </w:r>
          </w:p>
        </w:tc>
        <w:tc>
          <w:tcPr>
            <w:tcW w:w="517" w:type="dxa"/>
          </w:tcPr>
          <w:p w14:paraId="29AE345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1AA1A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7B9734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Update on SUL test scenario (Rel19)</w:t>
            </w:r>
          </w:p>
        </w:tc>
        <w:tc>
          <w:tcPr>
            <w:tcW w:w="517" w:type="dxa"/>
          </w:tcPr>
          <w:p w14:paraId="5087D67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63C4AA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207FEC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7C698B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R4-2509853</w:t>
            </w:r>
          </w:p>
        </w:tc>
        <w:tc>
          <w:tcPr>
            <w:tcW w:w="1597" w:type="dxa"/>
          </w:tcPr>
          <w:p w14:paraId="38DCD48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AD2468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3FE7F90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A.6.5.4.1</w:t>
            </w:r>
          </w:p>
        </w:tc>
        <w:tc>
          <w:tcPr>
            <w:tcW w:w="998" w:type="dxa"/>
          </w:tcPr>
          <w:p w14:paraId="4148D7B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2D5825" w:rsidRPr="002D5825" w14:paraId="12A07E81" w14:textId="77777777" w:rsidTr="00F03D9A">
        <w:tc>
          <w:tcPr>
            <w:tcW w:w="879" w:type="dxa"/>
          </w:tcPr>
          <w:p w14:paraId="7FBDE4E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3304204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5841</w:t>
            </w:r>
          </w:p>
        </w:tc>
        <w:tc>
          <w:tcPr>
            <w:tcW w:w="517" w:type="dxa"/>
          </w:tcPr>
          <w:p w14:paraId="4056347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2733F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022F5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(NR_CSIRS_L3meas-Perf) Correction to CSI-RS based measurement accuracy test cases_R16</w:t>
            </w:r>
          </w:p>
        </w:tc>
        <w:tc>
          <w:tcPr>
            <w:tcW w:w="517" w:type="dxa"/>
          </w:tcPr>
          <w:p w14:paraId="13DE68C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6599A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12C4072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552AC6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R4-2510532</w:t>
            </w:r>
          </w:p>
        </w:tc>
        <w:tc>
          <w:tcPr>
            <w:tcW w:w="1597" w:type="dxa"/>
          </w:tcPr>
          <w:p w14:paraId="4FAC80F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7DD9C7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NR_CSIRS_L3meas-Perf</w:t>
            </w:r>
          </w:p>
        </w:tc>
        <w:tc>
          <w:tcPr>
            <w:tcW w:w="2323" w:type="dxa"/>
          </w:tcPr>
          <w:p w14:paraId="7BC8554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A.4.7.8.2, A.6.7.10.2, A.6.7.11.2, A.6.7.12.2</w:t>
            </w:r>
          </w:p>
        </w:tc>
        <w:tc>
          <w:tcPr>
            <w:tcW w:w="998" w:type="dxa"/>
          </w:tcPr>
          <w:p w14:paraId="4F7D3D2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2D5825" w:rsidRPr="002D5825" w14:paraId="1F31BDBC" w14:textId="77777777" w:rsidTr="00F03D9A">
        <w:tc>
          <w:tcPr>
            <w:tcW w:w="879" w:type="dxa"/>
          </w:tcPr>
          <w:p w14:paraId="3221D33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6B088D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5842</w:t>
            </w:r>
          </w:p>
        </w:tc>
        <w:tc>
          <w:tcPr>
            <w:tcW w:w="517" w:type="dxa"/>
          </w:tcPr>
          <w:p w14:paraId="4D7FAD1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1F987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2973B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(NR_CSIRS_L3meas-Perf) Correction to CSI-RS based measurement accuracy test cases_R17</w:t>
            </w:r>
          </w:p>
        </w:tc>
        <w:tc>
          <w:tcPr>
            <w:tcW w:w="517" w:type="dxa"/>
          </w:tcPr>
          <w:p w14:paraId="5248DC7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03EA8D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0EE0BB6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E82B3E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R4-2510533</w:t>
            </w:r>
          </w:p>
        </w:tc>
        <w:tc>
          <w:tcPr>
            <w:tcW w:w="1597" w:type="dxa"/>
          </w:tcPr>
          <w:p w14:paraId="573BF84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2AFF24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NR_CSIRS_L3meas-Perf</w:t>
            </w:r>
          </w:p>
        </w:tc>
        <w:tc>
          <w:tcPr>
            <w:tcW w:w="2323" w:type="dxa"/>
          </w:tcPr>
          <w:p w14:paraId="22EED37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A.4.7.8.2, A.6.7.10.2, A.6.7.11.2, A.6.7.12.2</w:t>
            </w:r>
          </w:p>
        </w:tc>
        <w:tc>
          <w:tcPr>
            <w:tcW w:w="998" w:type="dxa"/>
          </w:tcPr>
          <w:p w14:paraId="3F32E96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2D5825" w:rsidRPr="002D5825" w14:paraId="3D0A0D23" w14:textId="77777777" w:rsidTr="00F03D9A">
        <w:tc>
          <w:tcPr>
            <w:tcW w:w="879" w:type="dxa"/>
          </w:tcPr>
          <w:p w14:paraId="5248A58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803B3F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5843</w:t>
            </w:r>
          </w:p>
        </w:tc>
        <w:tc>
          <w:tcPr>
            <w:tcW w:w="517" w:type="dxa"/>
          </w:tcPr>
          <w:p w14:paraId="511AF459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1CE55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996B00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(NR_CSIRS_L3meas-Perf) Correction to CSI-RS based measurement accuracy test cases_R18</w:t>
            </w:r>
          </w:p>
        </w:tc>
        <w:tc>
          <w:tcPr>
            <w:tcW w:w="517" w:type="dxa"/>
          </w:tcPr>
          <w:p w14:paraId="24EC586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A077F0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CA1A1D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FCB5F1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R4-2510534</w:t>
            </w:r>
          </w:p>
        </w:tc>
        <w:tc>
          <w:tcPr>
            <w:tcW w:w="1597" w:type="dxa"/>
          </w:tcPr>
          <w:p w14:paraId="480C045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00E872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NR_CSIRS_L3meas-Perf</w:t>
            </w:r>
          </w:p>
        </w:tc>
        <w:tc>
          <w:tcPr>
            <w:tcW w:w="2323" w:type="dxa"/>
          </w:tcPr>
          <w:p w14:paraId="1863699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A.4.7.8.2, A.6.7.10.2, A.6.7.11.2, A.6.7.12.2</w:t>
            </w:r>
          </w:p>
        </w:tc>
        <w:tc>
          <w:tcPr>
            <w:tcW w:w="998" w:type="dxa"/>
          </w:tcPr>
          <w:p w14:paraId="38D7775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2D5825" w:rsidRPr="002D5825" w14:paraId="25DCCD3C" w14:textId="77777777" w:rsidTr="00F03D9A">
        <w:tc>
          <w:tcPr>
            <w:tcW w:w="879" w:type="dxa"/>
          </w:tcPr>
          <w:p w14:paraId="45A6CAF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AC511A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5844</w:t>
            </w:r>
          </w:p>
        </w:tc>
        <w:tc>
          <w:tcPr>
            <w:tcW w:w="517" w:type="dxa"/>
          </w:tcPr>
          <w:p w14:paraId="654284F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F4B18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D4B7D29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(NR_CSIRS_L3meas-Perf) Correction to CSI-RS based measurement accuracy test cases_R19</w:t>
            </w:r>
          </w:p>
        </w:tc>
        <w:tc>
          <w:tcPr>
            <w:tcW w:w="517" w:type="dxa"/>
          </w:tcPr>
          <w:p w14:paraId="740D3DB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B04D18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2E6BEE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936406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R4-2510535</w:t>
            </w:r>
          </w:p>
        </w:tc>
        <w:tc>
          <w:tcPr>
            <w:tcW w:w="1597" w:type="dxa"/>
          </w:tcPr>
          <w:p w14:paraId="2151171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EEEBFBE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NR_CSIRS_L3meas-Perf</w:t>
            </w:r>
          </w:p>
        </w:tc>
        <w:tc>
          <w:tcPr>
            <w:tcW w:w="2323" w:type="dxa"/>
          </w:tcPr>
          <w:p w14:paraId="683EAA5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A.4.7.8.2, A.6.7.10.2, A.6.7.11.2, A.6.7.12.2</w:t>
            </w:r>
          </w:p>
        </w:tc>
        <w:tc>
          <w:tcPr>
            <w:tcW w:w="998" w:type="dxa"/>
          </w:tcPr>
          <w:p w14:paraId="471904E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2D5825" w:rsidRPr="002D5825" w14:paraId="76BA5D51" w14:textId="77777777" w:rsidTr="00F03D9A">
        <w:tc>
          <w:tcPr>
            <w:tcW w:w="879" w:type="dxa"/>
          </w:tcPr>
          <w:p w14:paraId="22BA31B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C11244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5861</w:t>
            </w:r>
          </w:p>
        </w:tc>
        <w:tc>
          <w:tcPr>
            <w:tcW w:w="517" w:type="dxa"/>
          </w:tcPr>
          <w:p w14:paraId="18AA5F0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0BC30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46456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CR on miantenance for NR Cell test paramaters in measurement performance tests for R16</w:t>
            </w:r>
          </w:p>
        </w:tc>
        <w:tc>
          <w:tcPr>
            <w:tcW w:w="517" w:type="dxa"/>
          </w:tcPr>
          <w:p w14:paraId="3BE05F8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BE587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0653FE69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F53B25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R4-2510563</w:t>
            </w:r>
          </w:p>
        </w:tc>
        <w:tc>
          <w:tcPr>
            <w:tcW w:w="1597" w:type="dxa"/>
          </w:tcPr>
          <w:p w14:paraId="28ECEC2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42B568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2DA336C9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798A4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D5825" w:rsidRPr="002D5825" w14:paraId="311FB3E7" w14:textId="77777777" w:rsidTr="00F03D9A">
        <w:tc>
          <w:tcPr>
            <w:tcW w:w="879" w:type="dxa"/>
          </w:tcPr>
          <w:p w14:paraId="669AEDF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0A86BE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5862</w:t>
            </w:r>
          </w:p>
        </w:tc>
        <w:tc>
          <w:tcPr>
            <w:tcW w:w="517" w:type="dxa"/>
          </w:tcPr>
          <w:p w14:paraId="3840863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68B04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3FB9F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CR on miantenance for NR Cell test paramaters in measurement performance tests for R17</w:t>
            </w:r>
          </w:p>
        </w:tc>
        <w:tc>
          <w:tcPr>
            <w:tcW w:w="517" w:type="dxa"/>
          </w:tcPr>
          <w:p w14:paraId="74CECDB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B7B9A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6F5A2E6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1B242F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R4-2510564</w:t>
            </w:r>
          </w:p>
        </w:tc>
        <w:tc>
          <w:tcPr>
            <w:tcW w:w="1597" w:type="dxa"/>
          </w:tcPr>
          <w:p w14:paraId="5EBFBDC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CE0FA4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5DEE2DF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6725BE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D5825" w:rsidRPr="002D5825" w14:paraId="492F103A" w14:textId="77777777" w:rsidTr="00F03D9A">
        <w:tc>
          <w:tcPr>
            <w:tcW w:w="879" w:type="dxa"/>
          </w:tcPr>
          <w:p w14:paraId="2845828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DAC63AF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5863</w:t>
            </w:r>
          </w:p>
        </w:tc>
        <w:tc>
          <w:tcPr>
            <w:tcW w:w="517" w:type="dxa"/>
          </w:tcPr>
          <w:p w14:paraId="2978FBB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5DEF8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BBAE988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CR on miantenance for NR Cell test paramaters in measurement performance tests for R18</w:t>
            </w:r>
          </w:p>
        </w:tc>
        <w:tc>
          <w:tcPr>
            <w:tcW w:w="517" w:type="dxa"/>
          </w:tcPr>
          <w:p w14:paraId="3C9DD7EE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E7190EB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5D1377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64A0E5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R4-2510565</w:t>
            </w:r>
          </w:p>
        </w:tc>
        <w:tc>
          <w:tcPr>
            <w:tcW w:w="1597" w:type="dxa"/>
          </w:tcPr>
          <w:p w14:paraId="5214592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1ADD0B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342CCD41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CB094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D5825" w:rsidRPr="002D5825" w14:paraId="7C08E41A" w14:textId="77777777" w:rsidTr="00F03D9A">
        <w:tc>
          <w:tcPr>
            <w:tcW w:w="879" w:type="dxa"/>
          </w:tcPr>
          <w:p w14:paraId="2D8E6673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AFD1A66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5864</w:t>
            </w:r>
          </w:p>
        </w:tc>
        <w:tc>
          <w:tcPr>
            <w:tcW w:w="517" w:type="dxa"/>
          </w:tcPr>
          <w:p w14:paraId="6AEAA5FA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EE496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E81D4E5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(NR_newRAT-Perf) CR on miantenance for NR Cell test paramaters in measurement performance tests for R19</w:t>
            </w:r>
          </w:p>
        </w:tc>
        <w:tc>
          <w:tcPr>
            <w:tcW w:w="517" w:type="dxa"/>
          </w:tcPr>
          <w:p w14:paraId="15D13A0C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6ACA492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8323014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86B749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R4-2510566</w:t>
            </w:r>
          </w:p>
        </w:tc>
        <w:tc>
          <w:tcPr>
            <w:tcW w:w="1597" w:type="dxa"/>
          </w:tcPr>
          <w:p w14:paraId="0D63978D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0B9AA8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D5825">
              <w:rPr>
                <w:rFonts w:ascii="Calibri" w:eastAsia="Calibri" w:hAnsi="Calibri"/>
                <w:sz w:val="16"/>
                <w:szCs w:val="16"/>
                <w:lang w:eastAsia="en-US"/>
              </w:rPr>
              <w:t>NR_newRAT-Perf</w:t>
            </w:r>
          </w:p>
        </w:tc>
        <w:tc>
          <w:tcPr>
            <w:tcW w:w="2323" w:type="dxa"/>
          </w:tcPr>
          <w:p w14:paraId="2DCFE0A0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E91CF7" w14:textId="77777777" w:rsidR="002D5825" w:rsidRPr="002D5825" w:rsidRDefault="002D5825" w:rsidP="002D58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F627C42" w14:textId="77777777" w:rsidR="00E144C4" w:rsidRDefault="00E144C4" w:rsidP="00E144C4"/>
    <w:p w14:paraId="792123EC" w14:textId="47E4669D" w:rsidR="00E144C4" w:rsidRDefault="00712386" w:rsidP="00512C52">
      <w:pPr>
        <w:pStyle w:val="Heading2"/>
        <w:rPr>
          <w:rFonts w:cs="Arial"/>
          <w:noProof/>
        </w:rPr>
      </w:pPr>
      <w:r w:rsidRPr="00712386">
        <w:rPr>
          <w:noProof/>
        </w:rPr>
        <w:lastRenderedPageBreak/>
        <w:t>RP-252380</w:t>
      </w:r>
    </w:p>
    <w:p w14:paraId="076BFF5C" w14:textId="4F8DA4A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4</w:t>
      </w:r>
    </w:p>
    <w:p w14:paraId="5530322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E64DAE5" w14:textId="77777777" w:rsidR="00066796" w:rsidRDefault="00066796" w:rsidP="0006679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7520" w:rsidRPr="00397520" w14:paraId="3042ABC2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35651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741CB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7F626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EE671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F622F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A750D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D61BE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DF9633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60A10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0D83A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803A7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4ED14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EC03F2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97520" w:rsidRPr="00397520" w14:paraId="36B798A8" w14:textId="77777777" w:rsidTr="00F03D9A">
        <w:tc>
          <w:tcPr>
            <w:tcW w:w="879" w:type="dxa"/>
          </w:tcPr>
          <w:p w14:paraId="08C3F22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02D1F8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2899</w:t>
            </w:r>
          </w:p>
        </w:tc>
        <w:tc>
          <w:tcPr>
            <w:tcW w:w="517" w:type="dxa"/>
          </w:tcPr>
          <w:p w14:paraId="3E20413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72780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7476D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(LTE_NR_DC_CA_enh-Core) CR on typo of inter-band NR DC configuration</w:t>
            </w:r>
          </w:p>
        </w:tc>
        <w:tc>
          <w:tcPr>
            <w:tcW w:w="517" w:type="dxa"/>
          </w:tcPr>
          <w:p w14:paraId="2F001A8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059F2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1CB68DC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269EE8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R4-2509584</w:t>
            </w:r>
          </w:p>
        </w:tc>
        <w:tc>
          <w:tcPr>
            <w:tcW w:w="1597" w:type="dxa"/>
          </w:tcPr>
          <w:p w14:paraId="54EF6AD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7FE342E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LTE_NR_DC_CA_enh-Core</w:t>
            </w:r>
          </w:p>
        </w:tc>
        <w:tc>
          <w:tcPr>
            <w:tcW w:w="2323" w:type="dxa"/>
          </w:tcPr>
          <w:p w14:paraId="4C8A6E9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C236A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7520" w:rsidRPr="00397520" w14:paraId="71357FF6" w14:textId="77777777" w:rsidTr="00F03D9A">
        <w:tc>
          <w:tcPr>
            <w:tcW w:w="879" w:type="dxa"/>
          </w:tcPr>
          <w:p w14:paraId="3C6845C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74936C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2900</w:t>
            </w:r>
          </w:p>
        </w:tc>
        <w:tc>
          <w:tcPr>
            <w:tcW w:w="517" w:type="dxa"/>
          </w:tcPr>
          <w:p w14:paraId="1EC79AE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8E809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E8C1B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(LTE_NR_DC_CA_enh-Core) CR on typo of inter-band NR DC configuration</w:t>
            </w:r>
          </w:p>
        </w:tc>
        <w:tc>
          <w:tcPr>
            <w:tcW w:w="517" w:type="dxa"/>
          </w:tcPr>
          <w:p w14:paraId="375BF8D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E666A6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1A0C0B5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B1CDFD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R4-2509585</w:t>
            </w:r>
          </w:p>
        </w:tc>
        <w:tc>
          <w:tcPr>
            <w:tcW w:w="1597" w:type="dxa"/>
          </w:tcPr>
          <w:p w14:paraId="7DC48BB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78306C9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LTE_NR_DC_CA_enh-Core</w:t>
            </w:r>
          </w:p>
        </w:tc>
        <w:tc>
          <w:tcPr>
            <w:tcW w:w="2323" w:type="dxa"/>
          </w:tcPr>
          <w:p w14:paraId="74C345A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6.2B.1</w:t>
            </w:r>
          </w:p>
        </w:tc>
        <w:tc>
          <w:tcPr>
            <w:tcW w:w="998" w:type="dxa"/>
          </w:tcPr>
          <w:p w14:paraId="025425A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TS38.521-1; TS/TR ... CR ... </w:t>
            </w:r>
          </w:p>
        </w:tc>
      </w:tr>
      <w:tr w:rsidR="00397520" w:rsidRPr="00397520" w14:paraId="184DA1C3" w14:textId="77777777" w:rsidTr="00F03D9A">
        <w:tc>
          <w:tcPr>
            <w:tcW w:w="879" w:type="dxa"/>
          </w:tcPr>
          <w:p w14:paraId="2C7AE9B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265113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2901</w:t>
            </w:r>
          </w:p>
        </w:tc>
        <w:tc>
          <w:tcPr>
            <w:tcW w:w="517" w:type="dxa"/>
          </w:tcPr>
          <w:p w14:paraId="7A52F90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2826E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B6A81C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(LTE_NR_DC_CA_enh-Core) CR on typo of inter-band NR DC configuration</w:t>
            </w:r>
          </w:p>
        </w:tc>
        <w:tc>
          <w:tcPr>
            <w:tcW w:w="517" w:type="dxa"/>
          </w:tcPr>
          <w:p w14:paraId="100293A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DE7430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C029FA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BB3DA8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R4-2509586</w:t>
            </w:r>
          </w:p>
        </w:tc>
        <w:tc>
          <w:tcPr>
            <w:tcW w:w="1597" w:type="dxa"/>
          </w:tcPr>
          <w:p w14:paraId="4DD264F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1B7883B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LTE_NR_DC_CA_enh-Core</w:t>
            </w:r>
          </w:p>
        </w:tc>
        <w:tc>
          <w:tcPr>
            <w:tcW w:w="2323" w:type="dxa"/>
          </w:tcPr>
          <w:p w14:paraId="7960F1F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6.2B.1</w:t>
            </w:r>
          </w:p>
        </w:tc>
        <w:tc>
          <w:tcPr>
            <w:tcW w:w="998" w:type="dxa"/>
          </w:tcPr>
          <w:p w14:paraId="172F9AA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TS38.521-1; TS/TR ... CR ... </w:t>
            </w:r>
          </w:p>
        </w:tc>
      </w:tr>
      <w:tr w:rsidR="00397520" w:rsidRPr="00397520" w14:paraId="74B1020B" w14:textId="77777777" w:rsidTr="00F03D9A">
        <w:tc>
          <w:tcPr>
            <w:tcW w:w="879" w:type="dxa"/>
          </w:tcPr>
          <w:p w14:paraId="7543712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759EC8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2902</w:t>
            </w:r>
          </w:p>
        </w:tc>
        <w:tc>
          <w:tcPr>
            <w:tcW w:w="517" w:type="dxa"/>
          </w:tcPr>
          <w:p w14:paraId="0FD3791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D8575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C9BA07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(LTE_NR_DC_CA_enh-Core) CR on typo of inter-band NR DC configuration</w:t>
            </w:r>
          </w:p>
        </w:tc>
        <w:tc>
          <w:tcPr>
            <w:tcW w:w="517" w:type="dxa"/>
          </w:tcPr>
          <w:p w14:paraId="4967B25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A32C8B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94BFFE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3A4594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R4-2509587</w:t>
            </w:r>
          </w:p>
        </w:tc>
        <w:tc>
          <w:tcPr>
            <w:tcW w:w="1597" w:type="dxa"/>
          </w:tcPr>
          <w:p w14:paraId="0302642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0DC8A77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LTE_NR_DC_CA_enh-Core</w:t>
            </w:r>
          </w:p>
        </w:tc>
        <w:tc>
          <w:tcPr>
            <w:tcW w:w="2323" w:type="dxa"/>
          </w:tcPr>
          <w:p w14:paraId="65CCAF9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6.2B.1</w:t>
            </w:r>
          </w:p>
        </w:tc>
        <w:tc>
          <w:tcPr>
            <w:tcW w:w="998" w:type="dxa"/>
          </w:tcPr>
          <w:p w14:paraId="7879D36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TS38.521-1; TS/TR ... CR ... </w:t>
            </w:r>
          </w:p>
        </w:tc>
      </w:tr>
      <w:tr w:rsidR="00397520" w:rsidRPr="00397520" w14:paraId="26F80A09" w14:textId="77777777" w:rsidTr="00F03D9A">
        <w:tc>
          <w:tcPr>
            <w:tcW w:w="879" w:type="dxa"/>
          </w:tcPr>
          <w:p w14:paraId="45A84D2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4A5371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2964</w:t>
            </w:r>
          </w:p>
        </w:tc>
        <w:tc>
          <w:tcPr>
            <w:tcW w:w="517" w:type="dxa"/>
          </w:tcPr>
          <w:p w14:paraId="31408B8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36CAF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15FDD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  LTE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_NR_B41_Bn41_PC29dBm-Core) CR to TS38.101-1 Corrections on configured transmitted power</w:t>
            </w:r>
          </w:p>
        </w:tc>
        <w:tc>
          <w:tcPr>
            <w:tcW w:w="517" w:type="dxa"/>
          </w:tcPr>
          <w:p w14:paraId="07B6ED5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BC78E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4C76FC4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BB8F8C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R4-2510346</w:t>
            </w:r>
          </w:p>
        </w:tc>
        <w:tc>
          <w:tcPr>
            <w:tcW w:w="1597" w:type="dxa"/>
          </w:tcPr>
          <w:p w14:paraId="522C9A9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434A5A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LTE_NR_B41_Bn41_PC29dBm-Core</w:t>
            </w:r>
          </w:p>
        </w:tc>
        <w:tc>
          <w:tcPr>
            <w:tcW w:w="2323" w:type="dxa"/>
          </w:tcPr>
          <w:p w14:paraId="42C47E2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6.2.4</w:t>
            </w:r>
          </w:p>
        </w:tc>
        <w:tc>
          <w:tcPr>
            <w:tcW w:w="998" w:type="dxa"/>
          </w:tcPr>
          <w:p w14:paraId="07280FE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5A6C8BEE" w14:textId="77777777" w:rsidTr="00F03D9A">
        <w:tc>
          <w:tcPr>
            <w:tcW w:w="879" w:type="dxa"/>
          </w:tcPr>
          <w:p w14:paraId="14A5B65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44FF9F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2965</w:t>
            </w:r>
          </w:p>
        </w:tc>
        <w:tc>
          <w:tcPr>
            <w:tcW w:w="517" w:type="dxa"/>
          </w:tcPr>
          <w:p w14:paraId="7B368AC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7781C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BBC9F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  LTE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_NR_B41_Bn41_PC29dBm-Core) CR to TS38.101-1 Corrections on configured transmitted power</w:t>
            </w:r>
          </w:p>
        </w:tc>
        <w:tc>
          <w:tcPr>
            <w:tcW w:w="517" w:type="dxa"/>
          </w:tcPr>
          <w:p w14:paraId="7C40455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8B0624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31B6676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A9A3B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R4-2510347</w:t>
            </w:r>
          </w:p>
        </w:tc>
        <w:tc>
          <w:tcPr>
            <w:tcW w:w="1597" w:type="dxa"/>
          </w:tcPr>
          <w:p w14:paraId="2FF9D63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E9C64D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LTE_NR_B41_Bn41_PC29dBm-Core</w:t>
            </w:r>
          </w:p>
        </w:tc>
        <w:tc>
          <w:tcPr>
            <w:tcW w:w="2323" w:type="dxa"/>
          </w:tcPr>
          <w:p w14:paraId="70D6141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6.2.4</w:t>
            </w:r>
          </w:p>
        </w:tc>
        <w:tc>
          <w:tcPr>
            <w:tcW w:w="998" w:type="dxa"/>
          </w:tcPr>
          <w:p w14:paraId="5FCD1A0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053B604E" w14:textId="77777777" w:rsidTr="00F03D9A">
        <w:tc>
          <w:tcPr>
            <w:tcW w:w="879" w:type="dxa"/>
          </w:tcPr>
          <w:p w14:paraId="1141204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A80E09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2966</w:t>
            </w:r>
          </w:p>
        </w:tc>
        <w:tc>
          <w:tcPr>
            <w:tcW w:w="517" w:type="dxa"/>
          </w:tcPr>
          <w:p w14:paraId="0D35110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DAB29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C018F5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  LTE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_NR_B41_Bn41_PC29dBm-Core) CR to TS38.101-1 Corrections on configured transmitted power</w:t>
            </w:r>
          </w:p>
        </w:tc>
        <w:tc>
          <w:tcPr>
            <w:tcW w:w="517" w:type="dxa"/>
          </w:tcPr>
          <w:p w14:paraId="52E5B41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13A668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87C9EF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FEB339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R4-2510348</w:t>
            </w:r>
          </w:p>
        </w:tc>
        <w:tc>
          <w:tcPr>
            <w:tcW w:w="1597" w:type="dxa"/>
          </w:tcPr>
          <w:p w14:paraId="2D27C54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9C749D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LTE_NR_B41_Bn41_PC29dBm-Core</w:t>
            </w:r>
          </w:p>
        </w:tc>
        <w:tc>
          <w:tcPr>
            <w:tcW w:w="2323" w:type="dxa"/>
          </w:tcPr>
          <w:p w14:paraId="1D69C22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6.2.4</w:t>
            </w:r>
          </w:p>
        </w:tc>
        <w:tc>
          <w:tcPr>
            <w:tcW w:w="998" w:type="dxa"/>
          </w:tcPr>
          <w:p w14:paraId="7D496F2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434289D3" w14:textId="77777777" w:rsidTr="00F03D9A">
        <w:tc>
          <w:tcPr>
            <w:tcW w:w="879" w:type="dxa"/>
          </w:tcPr>
          <w:p w14:paraId="51EA381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2177E86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2967</w:t>
            </w:r>
          </w:p>
        </w:tc>
        <w:tc>
          <w:tcPr>
            <w:tcW w:w="517" w:type="dxa"/>
          </w:tcPr>
          <w:p w14:paraId="101BD43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AA2F0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9DB1DF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  LTE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_NR_B41_Bn41_PC29dBm-Core) CR to TS38.101-1 Corrections on configured transmitted power</w:t>
            </w:r>
          </w:p>
        </w:tc>
        <w:tc>
          <w:tcPr>
            <w:tcW w:w="517" w:type="dxa"/>
          </w:tcPr>
          <w:p w14:paraId="0618B72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D378F7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57878D7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64AE1C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R4-2510349</w:t>
            </w:r>
          </w:p>
        </w:tc>
        <w:tc>
          <w:tcPr>
            <w:tcW w:w="1597" w:type="dxa"/>
          </w:tcPr>
          <w:p w14:paraId="01C4571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44D4E3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LTE_NR_B41_Bn41_PC29dBm-Core</w:t>
            </w:r>
          </w:p>
        </w:tc>
        <w:tc>
          <w:tcPr>
            <w:tcW w:w="2323" w:type="dxa"/>
          </w:tcPr>
          <w:p w14:paraId="04BD82E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6.2.4</w:t>
            </w:r>
          </w:p>
        </w:tc>
        <w:tc>
          <w:tcPr>
            <w:tcW w:w="998" w:type="dxa"/>
          </w:tcPr>
          <w:p w14:paraId="75546F6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1AD3FDC9" w14:textId="77777777" w:rsidTr="00F03D9A">
        <w:tc>
          <w:tcPr>
            <w:tcW w:w="879" w:type="dxa"/>
          </w:tcPr>
          <w:p w14:paraId="6AAE418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A15157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3007</w:t>
            </w:r>
          </w:p>
        </w:tc>
        <w:tc>
          <w:tcPr>
            <w:tcW w:w="517" w:type="dxa"/>
          </w:tcPr>
          <w:p w14:paraId="55E530E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91CA0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FFA27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(NR_6GHz-Core) CR to 38.101-1 correction on the band definition for n104</w:t>
            </w:r>
          </w:p>
        </w:tc>
        <w:tc>
          <w:tcPr>
            <w:tcW w:w="517" w:type="dxa"/>
          </w:tcPr>
          <w:p w14:paraId="2509879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A3F1E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2183949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FE839E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R4-2511300</w:t>
            </w:r>
          </w:p>
        </w:tc>
        <w:tc>
          <w:tcPr>
            <w:tcW w:w="1597" w:type="dxa"/>
          </w:tcPr>
          <w:p w14:paraId="1B020C9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Ericsson, ZTE, Samsung, CATT, Nokia</w:t>
            </w:r>
          </w:p>
        </w:tc>
        <w:tc>
          <w:tcPr>
            <w:tcW w:w="1122" w:type="dxa"/>
          </w:tcPr>
          <w:p w14:paraId="38AAB7A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NR_6GHz-Core</w:t>
            </w:r>
          </w:p>
        </w:tc>
        <w:tc>
          <w:tcPr>
            <w:tcW w:w="2323" w:type="dxa"/>
          </w:tcPr>
          <w:p w14:paraId="0853781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5.2</w:t>
            </w:r>
          </w:p>
        </w:tc>
        <w:tc>
          <w:tcPr>
            <w:tcW w:w="998" w:type="dxa"/>
          </w:tcPr>
          <w:p w14:paraId="0533446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38.104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34DA6535" w14:textId="77777777" w:rsidTr="00F03D9A">
        <w:tc>
          <w:tcPr>
            <w:tcW w:w="879" w:type="dxa"/>
          </w:tcPr>
          <w:p w14:paraId="51BBBDB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2A6B04E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3008</w:t>
            </w:r>
          </w:p>
        </w:tc>
        <w:tc>
          <w:tcPr>
            <w:tcW w:w="517" w:type="dxa"/>
          </w:tcPr>
          <w:p w14:paraId="66A8EF4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F1832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141B77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(NR_6GHz-Core) CR to 38.101-1 correction on the band definition for n104</w:t>
            </w:r>
          </w:p>
        </w:tc>
        <w:tc>
          <w:tcPr>
            <w:tcW w:w="517" w:type="dxa"/>
          </w:tcPr>
          <w:p w14:paraId="1127A4D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8EBEC2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DCF6D6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9A5156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R4-2511301</w:t>
            </w:r>
          </w:p>
        </w:tc>
        <w:tc>
          <w:tcPr>
            <w:tcW w:w="1597" w:type="dxa"/>
          </w:tcPr>
          <w:p w14:paraId="3D34175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Ericsson, ZTE, Samsung, CATT, Nokia</w:t>
            </w:r>
          </w:p>
        </w:tc>
        <w:tc>
          <w:tcPr>
            <w:tcW w:w="1122" w:type="dxa"/>
          </w:tcPr>
          <w:p w14:paraId="126F700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NR_6GHz-Core</w:t>
            </w:r>
          </w:p>
        </w:tc>
        <w:tc>
          <w:tcPr>
            <w:tcW w:w="2323" w:type="dxa"/>
          </w:tcPr>
          <w:p w14:paraId="5829316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5.2</w:t>
            </w:r>
          </w:p>
        </w:tc>
        <w:tc>
          <w:tcPr>
            <w:tcW w:w="998" w:type="dxa"/>
          </w:tcPr>
          <w:p w14:paraId="3F582D9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38.104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0A3A2188" w14:textId="77777777" w:rsidTr="00F03D9A">
        <w:tc>
          <w:tcPr>
            <w:tcW w:w="879" w:type="dxa"/>
          </w:tcPr>
          <w:p w14:paraId="39696A3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C1B754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3009</w:t>
            </w:r>
          </w:p>
        </w:tc>
        <w:tc>
          <w:tcPr>
            <w:tcW w:w="517" w:type="dxa"/>
          </w:tcPr>
          <w:p w14:paraId="646FD7D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B8879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F37351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(NR_6GHz-Core) CR to 38.101-1 correction on the band definition for n104</w:t>
            </w:r>
          </w:p>
        </w:tc>
        <w:tc>
          <w:tcPr>
            <w:tcW w:w="517" w:type="dxa"/>
          </w:tcPr>
          <w:p w14:paraId="53FD009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C0C41A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6D4052C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7B385D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R4-2511302</w:t>
            </w:r>
          </w:p>
        </w:tc>
        <w:tc>
          <w:tcPr>
            <w:tcW w:w="1597" w:type="dxa"/>
          </w:tcPr>
          <w:p w14:paraId="1D2246C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Ericsson, ZTE, Samsung, CATT, Nokia</w:t>
            </w:r>
          </w:p>
        </w:tc>
        <w:tc>
          <w:tcPr>
            <w:tcW w:w="1122" w:type="dxa"/>
          </w:tcPr>
          <w:p w14:paraId="4701E03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NR_6GHz-Core</w:t>
            </w:r>
          </w:p>
        </w:tc>
        <w:tc>
          <w:tcPr>
            <w:tcW w:w="2323" w:type="dxa"/>
          </w:tcPr>
          <w:p w14:paraId="2E035FF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5.2</w:t>
            </w:r>
          </w:p>
        </w:tc>
        <w:tc>
          <w:tcPr>
            <w:tcW w:w="998" w:type="dxa"/>
          </w:tcPr>
          <w:p w14:paraId="52866E1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38.104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64F3E1CA" w14:textId="77777777" w:rsidTr="00F03D9A">
        <w:tc>
          <w:tcPr>
            <w:tcW w:w="879" w:type="dxa"/>
          </w:tcPr>
          <w:p w14:paraId="7325023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6DD317C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0722</w:t>
            </w:r>
          </w:p>
        </w:tc>
        <w:tc>
          <w:tcPr>
            <w:tcW w:w="517" w:type="dxa"/>
          </w:tcPr>
          <w:p w14:paraId="5644FE3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DA8A9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034BD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(NR_6GHz) CR to TS 38.104: Correction of requirement parameter for band n104 in Clause 10.3.2</w:t>
            </w:r>
          </w:p>
        </w:tc>
        <w:tc>
          <w:tcPr>
            <w:tcW w:w="517" w:type="dxa"/>
          </w:tcPr>
          <w:p w14:paraId="0F8195E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5FAEA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66BD302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2ED84E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R4-2512631</w:t>
            </w:r>
          </w:p>
        </w:tc>
        <w:tc>
          <w:tcPr>
            <w:tcW w:w="1597" w:type="dxa"/>
          </w:tcPr>
          <w:p w14:paraId="6D10CDB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8AFBA1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</w:t>
            </w:r>
          </w:p>
        </w:tc>
        <w:tc>
          <w:tcPr>
            <w:tcW w:w="2323" w:type="dxa"/>
          </w:tcPr>
          <w:p w14:paraId="4884184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A4D7B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7520" w:rsidRPr="00397520" w14:paraId="241C6025" w14:textId="77777777" w:rsidTr="00F03D9A">
        <w:tc>
          <w:tcPr>
            <w:tcW w:w="879" w:type="dxa"/>
          </w:tcPr>
          <w:p w14:paraId="7B29F49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13987E5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0723</w:t>
            </w:r>
          </w:p>
        </w:tc>
        <w:tc>
          <w:tcPr>
            <w:tcW w:w="517" w:type="dxa"/>
          </w:tcPr>
          <w:p w14:paraId="5C33F92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EAC27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933DD0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(NR_6GHz) CR to TS 38.104: Correction of requirement parameter for band n104 in Clause 10.3.2</w:t>
            </w:r>
          </w:p>
        </w:tc>
        <w:tc>
          <w:tcPr>
            <w:tcW w:w="517" w:type="dxa"/>
          </w:tcPr>
          <w:p w14:paraId="35B3F29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36DA36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0219FF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503D8B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R4-2510231</w:t>
            </w:r>
          </w:p>
        </w:tc>
        <w:tc>
          <w:tcPr>
            <w:tcW w:w="1597" w:type="dxa"/>
          </w:tcPr>
          <w:p w14:paraId="4F9DF7F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A3D9E0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</w:t>
            </w:r>
          </w:p>
        </w:tc>
        <w:tc>
          <w:tcPr>
            <w:tcW w:w="2323" w:type="dxa"/>
          </w:tcPr>
          <w:p w14:paraId="28E39B2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Clause 10.3.2</w:t>
            </w:r>
          </w:p>
        </w:tc>
        <w:tc>
          <w:tcPr>
            <w:tcW w:w="998" w:type="dxa"/>
          </w:tcPr>
          <w:p w14:paraId="3EC4EF4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7F550324" w14:textId="77777777" w:rsidTr="00F03D9A">
        <w:tc>
          <w:tcPr>
            <w:tcW w:w="879" w:type="dxa"/>
          </w:tcPr>
          <w:p w14:paraId="6FA12DC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1565157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0724</w:t>
            </w:r>
          </w:p>
        </w:tc>
        <w:tc>
          <w:tcPr>
            <w:tcW w:w="517" w:type="dxa"/>
          </w:tcPr>
          <w:p w14:paraId="61F438B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31765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195AC9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(NR_6GHz) CR to TS 38.104: Correction of requirement parameter for band n104 in Clause 10.3.2</w:t>
            </w:r>
          </w:p>
        </w:tc>
        <w:tc>
          <w:tcPr>
            <w:tcW w:w="517" w:type="dxa"/>
          </w:tcPr>
          <w:p w14:paraId="360BE81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1D47BA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F98645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44E8A6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R4-2510232</w:t>
            </w:r>
          </w:p>
        </w:tc>
        <w:tc>
          <w:tcPr>
            <w:tcW w:w="1597" w:type="dxa"/>
          </w:tcPr>
          <w:p w14:paraId="742009E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C299CA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</w:t>
            </w:r>
          </w:p>
        </w:tc>
        <w:tc>
          <w:tcPr>
            <w:tcW w:w="2323" w:type="dxa"/>
          </w:tcPr>
          <w:p w14:paraId="336B2DC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C8CC5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7520" w:rsidRPr="00397520" w14:paraId="2333193E" w14:textId="77777777" w:rsidTr="00F03D9A">
        <w:tc>
          <w:tcPr>
            <w:tcW w:w="879" w:type="dxa"/>
          </w:tcPr>
          <w:p w14:paraId="7B6689D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38.104</w:t>
            </w:r>
          </w:p>
        </w:tc>
        <w:tc>
          <w:tcPr>
            <w:tcW w:w="637" w:type="dxa"/>
          </w:tcPr>
          <w:p w14:paraId="27C2F06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0730</w:t>
            </w:r>
          </w:p>
        </w:tc>
        <w:tc>
          <w:tcPr>
            <w:tcW w:w="517" w:type="dxa"/>
          </w:tcPr>
          <w:p w14:paraId="7C8E27B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957D9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FF6D4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(NR_6GHz-Core) CR to 38.104 correction on the band definition for n104</w:t>
            </w:r>
          </w:p>
        </w:tc>
        <w:tc>
          <w:tcPr>
            <w:tcW w:w="517" w:type="dxa"/>
          </w:tcPr>
          <w:p w14:paraId="531141B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14124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150D279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4B4E63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R4-2511297</w:t>
            </w:r>
          </w:p>
        </w:tc>
        <w:tc>
          <w:tcPr>
            <w:tcW w:w="1597" w:type="dxa"/>
          </w:tcPr>
          <w:p w14:paraId="1AF05FF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Ericsson, ZTE, Samsung, CATT, Nokia</w:t>
            </w:r>
          </w:p>
        </w:tc>
        <w:tc>
          <w:tcPr>
            <w:tcW w:w="1122" w:type="dxa"/>
          </w:tcPr>
          <w:p w14:paraId="129F337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NR_6GHz-Core</w:t>
            </w:r>
          </w:p>
        </w:tc>
        <w:tc>
          <w:tcPr>
            <w:tcW w:w="2323" w:type="dxa"/>
          </w:tcPr>
          <w:p w14:paraId="008746A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5.2</w:t>
            </w:r>
          </w:p>
        </w:tc>
        <w:tc>
          <w:tcPr>
            <w:tcW w:w="998" w:type="dxa"/>
          </w:tcPr>
          <w:p w14:paraId="60AE8BB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TS 38.101-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6E5BD1CF" w14:textId="77777777" w:rsidTr="00F03D9A">
        <w:tc>
          <w:tcPr>
            <w:tcW w:w="879" w:type="dxa"/>
          </w:tcPr>
          <w:p w14:paraId="7A5C271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3C54160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0731</w:t>
            </w:r>
          </w:p>
        </w:tc>
        <w:tc>
          <w:tcPr>
            <w:tcW w:w="517" w:type="dxa"/>
          </w:tcPr>
          <w:p w14:paraId="00DD52B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BB50A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E131C5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(NR_6GHz-Core) CR to 38.104 correction on the band definition for n104</w:t>
            </w:r>
          </w:p>
        </w:tc>
        <w:tc>
          <w:tcPr>
            <w:tcW w:w="517" w:type="dxa"/>
          </w:tcPr>
          <w:p w14:paraId="7E3442C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5F3879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AA592E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D00B89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R4-2511298</w:t>
            </w:r>
          </w:p>
        </w:tc>
        <w:tc>
          <w:tcPr>
            <w:tcW w:w="1597" w:type="dxa"/>
          </w:tcPr>
          <w:p w14:paraId="3FB5BC6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Ericsson, ZTE, Samsung, CATT, Nokia</w:t>
            </w:r>
          </w:p>
        </w:tc>
        <w:tc>
          <w:tcPr>
            <w:tcW w:w="1122" w:type="dxa"/>
          </w:tcPr>
          <w:p w14:paraId="3A090BC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NR_6GHz-Core</w:t>
            </w:r>
          </w:p>
        </w:tc>
        <w:tc>
          <w:tcPr>
            <w:tcW w:w="2323" w:type="dxa"/>
          </w:tcPr>
          <w:p w14:paraId="081523F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5.2</w:t>
            </w:r>
          </w:p>
        </w:tc>
        <w:tc>
          <w:tcPr>
            <w:tcW w:w="998" w:type="dxa"/>
          </w:tcPr>
          <w:p w14:paraId="2E11725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TS 38.101-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061A4E04" w14:textId="77777777" w:rsidTr="00F03D9A">
        <w:tc>
          <w:tcPr>
            <w:tcW w:w="879" w:type="dxa"/>
          </w:tcPr>
          <w:p w14:paraId="538CF57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61B205C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0732</w:t>
            </w:r>
          </w:p>
        </w:tc>
        <w:tc>
          <w:tcPr>
            <w:tcW w:w="517" w:type="dxa"/>
          </w:tcPr>
          <w:p w14:paraId="0594E04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6C47E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41023E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(NR_6GHz-Core) CR to 38.104 correction on the band definition for n104</w:t>
            </w:r>
          </w:p>
        </w:tc>
        <w:tc>
          <w:tcPr>
            <w:tcW w:w="517" w:type="dxa"/>
          </w:tcPr>
          <w:p w14:paraId="3A3EB98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3602AA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B508AB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BE5ECE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R4-2511299</w:t>
            </w:r>
          </w:p>
        </w:tc>
        <w:tc>
          <w:tcPr>
            <w:tcW w:w="1597" w:type="dxa"/>
          </w:tcPr>
          <w:p w14:paraId="0EBE987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Ericsson, ZTE, Samsung, CATT, Nokia</w:t>
            </w:r>
          </w:p>
        </w:tc>
        <w:tc>
          <w:tcPr>
            <w:tcW w:w="1122" w:type="dxa"/>
          </w:tcPr>
          <w:p w14:paraId="40EBBD5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NR_6GHz-Core</w:t>
            </w:r>
          </w:p>
        </w:tc>
        <w:tc>
          <w:tcPr>
            <w:tcW w:w="2323" w:type="dxa"/>
          </w:tcPr>
          <w:p w14:paraId="2ECB573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5.2</w:t>
            </w:r>
          </w:p>
        </w:tc>
        <w:tc>
          <w:tcPr>
            <w:tcW w:w="998" w:type="dxa"/>
          </w:tcPr>
          <w:p w14:paraId="49DEDEE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TS 38.101-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74562738" w14:textId="77777777" w:rsidTr="00F03D9A">
        <w:tc>
          <w:tcPr>
            <w:tcW w:w="879" w:type="dxa"/>
          </w:tcPr>
          <w:p w14:paraId="3A2F99D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F2E85C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5754</w:t>
            </w:r>
          </w:p>
        </w:tc>
        <w:tc>
          <w:tcPr>
            <w:tcW w:w="517" w:type="dxa"/>
          </w:tcPr>
          <w:p w14:paraId="46CF22F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7D71B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80495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CR for UE timing requirement for first Tx after quitting dormant BWP</w:t>
            </w:r>
          </w:p>
        </w:tc>
        <w:tc>
          <w:tcPr>
            <w:tcW w:w="517" w:type="dxa"/>
          </w:tcPr>
          <w:p w14:paraId="2A8AF3A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B27EC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6DB7413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A4E6E9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R4-2509490</w:t>
            </w:r>
          </w:p>
        </w:tc>
        <w:tc>
          <w:tcPr>
            <w:tcW w:w="1597" w:type="dxa"/>
          </w:tcPr>
          <w:p w14:paraId="1DF48D8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Apple, Nokia</w:t>
            </w:r>
          </w:p>
        </w:tc>
        <w:tc>
          <w:tcPr>
            <w:tcW w:w="1122" w:type="dxa"/>
          </w:tcPr>
          <w:p w14:paraId="49E5B67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LTE_NR_DC_CA_enh-Core</w:t>
            </w:r>
          </w:p>
        </w:tc>
        <w:tc>
          <w:tcPr>
            <w:tcW w:w="2323" w:type="dxa"/>
          </w:tcPr>
          <w:p w14:paraId="0C954E2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7.1.2</w:t>
            </w:r>
          </w:p>
        </w:tc>
        <w:tc>
          <w:tcPr>
            <w:tcW w:w="998" w:type="dxa"/>
          </w:tcPr>
          <w:p w14:paraId="56E3984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3B6C3110" w14:textId="77777777" w:rsidTr="00F03D9A">
        <w:tc>
          <w:tcPr>
            <w:tcW w:w="879" w:type="dxa"/>
          </w:tcPr>
          <w:p w14:paraId="282B957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B11D57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5755</w:t>
            </w:r>
          </w:p>
        </w:tc>
        <w:tc>
          <w:tcPr>
            <w:tcW w:w="517" w:type="dxa"/>
          </w:tcPr>
          <w:p w14:paraId="66370AE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A9FD2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60EA8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CR for UE timing requirement for first Tx after quitting dormant BWP for R17</w:t>
            </w:r>
          </w:p>
        </w:tc>
        <w:tc>
          <w:tcPr>
            <w:tcW w:w="517" w:type="dxa"/>
          </w:tcPr>
          <w:p w14:paraId="0D12FDF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CA59EE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68CF051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9046F5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R4-2509491</w:t>
            </w:r>
          </w:p>
        </w:tc>
        <w:tc>
          <w:tcPr>
            <w:tcW w:w="1597" w:type="dxa"/>
          </w:tcPr>
          <w:p w14:paraId="6A30713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Apple, Nokia</w:t>
            </w:r>
          </w:p>
        </w:tc>
        <w:tc>
          <w:tcPr>
            <w:tcW w:w="1122" w:type="dxa"/>
          </w:tcPr>
          <w:p w14:paraId="5F731FB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LTE_NR_DC_CA_enh-Core</w:t>
            </w:r>
          </w:p>
        </w:tc>
        <w:tc>
          <w:tcPr>
            <w:tcW w:w="2323" w:type="dxa"/>
          </w:tcPr>
          <w:p w14:paraId="5E93C0A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52FAC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7520" w:rsidRPr="00397520" w14:paraId="5E3C09B0" w14:textId="77777777" w:rsidTr="00F03D9A">
        <w:tc>
          <w:tcPr>
            <w:tcW w:w="879" w:type="dxa"/>
          </w:tcPr>
          <w:p w14:paraId="40A2FB3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78B727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5756</w:t>
            </w:r>
          </w:p>
        </w:tc>
        <w:tc>
          <w:tcPr>
            <w:tcW w:w="517" w:type="dxa"/>
          </w:tcPr>
          <w:p w14:paraId="4BB3667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6EF39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784CF1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CR for UE timing requirement for first Tx after quitting dormant BWP for R18</w:t>
            </w:r>
          </w:p>
        </w:tc>
        <w:tc>
          <w:tcPr>
            <w:tcW w:w="517" w:type="dxa"/>
          </w:tcPr>
          <w:p w14:paraId="0D086A6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6E7109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9735D0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9C47A8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R4-2509492</w:t>
            </w:r>
          </w:p>
        </w:tc>
        <w:tc>
          <w:tcPr>
            <w:tcW w:w="1597" w:type="dxa"/>
          </w:tcPr>
          <w:p w14:paraId="219E8F7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Apple, Nokia</w:t>
            </w:r>
          </w:p>
        </w:tc>
        <w:tc>
          <w:tcPr>
            <w:tcW w:w="1122" w:type="dxa"/>
          </w:tcPr>
          <w:p w14:paraId="5AF1FDE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LTE_NR_DC_CA_enh-Core</w:t>
            </w:r>
          </w:p>
        </w:tc>
        <w:tc>
          <w:tcPr>
            <w:tcW w:w="2323" w:type="dxa"/>
          </w:tcPr>
          <w:p w14:paraId="10A6599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7.1.2</w:t>
            </w:r>
          </w:p>
        </w:tc>
        <w:tc>
          <w:tcPr>
            <w:tcW w:w="998" w:type="dxa"/>
          </w:tcPr>
          <w:p w14:paraId="58C6D09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0EBB6D22" w14:textId="77777777" w:rsidTr="00F03D9A">
        <w:tc>
          <w:tcPr>
            <w:tcW w:w="879" w:type="dxa"/>
          </w:tcPr>
          <w:p w14:paraId="404C9BE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60697A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5757</w:t>
            </w:r>
          </w:p>
        </w:tc>
        <w:tc>
          <w:tcPr>
            <w:tcW w:w="517" w:type="dxa"/>
          </w:tcPr>
          <w:p w14:paraId="55F4E99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B20C5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C9122B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CR for UE timing requirement for first Tx after quitting dormant BWP for R19</w:t>
            </w:r>
          </w:p>
        </w:tc>
        <w:tc>
          <w:tcPr>
            <w:tcW w:w="517" w:type="dxa"/>
          </w:tcPr>
          <w:p w14:paraId="46ED21D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23815C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CA7BFD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A7696E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R4-2509493</w:t>
            </w:r>
          </w:p>
        </w:tc>
        <w:tc>
          <w:tcPr>
            <w:tcW w:w="1597" w:type="dxa"/>
          </w:tcPr>
          <w:p w14:paraId="528918C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Apple, Nokia</w:t>
            </w:r>
          </w:p>
        </w:tc>
        <w:tc>
          <w:tcPr>
            <w:tcW w:w="1122" w:type="dxa"/>
          </w:tcPr>
          <w:p w14:paraId="70886ED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LTE_NR_DC_CA_enh-Core</w:t>
            </w:r>
          </w:p>
        </w:tc>
        <w:tc>
          <w:tcPr>
            <w:tcW w:w="2323" w:type="dxa"/>
          </w:tcPr>
          <w:p w14:paraId="3D114B8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7.1.2</w:t>
            </w:r>
          </w:p>
        </w:tc>
        <w:tc>
          <w:tcPr>
            <w:tcW w:w="998" w:type="dxa"/>
          </w:tcPr>
          <w:p w14:paraId="5B8B6C0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397520" w:rsidRPr="00397520" w14:paraId="5AB734E9" w14:textId="77777777" w:rsidTr="00F03D9A">
        <w:tc>
          <w:tcPr>
            <w:tcW w:w="879" w:type="dxa"/>
          </w:tcPr>
          <w:p w14:paraId="4756741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5AB1504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5816</w:t>
            </w:r>
          </w:p>
        </w:tc>
        <w:tc>
          <w:tcPr>
            <w:tcW w:w="517" w:type="dxa"/>
          </w:tcPr>
          <w:p w14:paraId="5F629D0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2EBD1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198B0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(LTE_NR_DC_enh2-Core) CR on Scell activation delay requirements with TCI-ActivatedConfig</w:t>
            </w:r>
          </w:p>
        </w:tc>
        <w:tc>
          <w:tcPr>
            <w:tcW w:w="517" w:type="dxa"/>
          </w:tcPr>
          <w:p w14:paraId="67F84E2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DC407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0BA1AB1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42E2C8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R4-2510112</w:t>
            </w:r>
          </w:p>
        </w:tc>
        <w:tc>
          <w:tcPr>
            <w:tcW w:w="1597" w:type="dxa"/>
          </w:tcPr>
          <w:p w14:paraId="0A6E612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792CF0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LTE_NR_DC_enh2-Core</w:t>
            </w:r>
          </w:p>
        </w:tc>
        <w:tc>
          <w:tcPr>
            <w:tcW w:w="2323" w:type="dxa"/>
          </w:tcPr>
          <w:p w14:paraId="661DAEB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8.3.2, 8.3.7, 8.3A.2</w:t>
            </w:r>
          </w:p>
        </w:tc>
        <w:tc>
          <w:tcPr>
            <w:tcW w:w="998" w:type="dxa"/>
          </w:tcPr>
          <w:p w14:paraId="1BC4748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 ; TS/TR ... CR ... </w:t>
            </w:r>
          </w:p>
        </w:tc>
      </w:tr>
      <w:tr w:rsidR="00397520" w:rsidRPr="00397520" w14:paraId="503BDE3A" w14:textId="77777777" w:rsidTr="00F03D9A">
        <w:tc>
          <w:tcPr>
            <w:tcW w:w="879" w:type="dxa"/>
          </w:tcPr>
          <w:p w14:paraId="4175AEA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AB9241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5817</w:t>
            </w:r>
          </w:p>
        </w:tc>
        <w:tc>
          <w:tcPr>
            <w:tcW w:w="517" w:type="dxa"/>
          </w:tcPr>
          <w:p w14:paraId="0BAB4D4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C016A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531BC3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(LTE_NR_DC_enh2-Core) CR on Scell activation delay requirements with TCI-ActivatedConfig</w:t>
            </w:r>
          </w:p>
        </w:tc>
        <w:tc>
          <w:tcPr>
            <w:tcW w:w="517" w:type="dxa"/>
          </w:tcPr>
          <w:p w14:paraId="100D6E2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E46C90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C9AA74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40FF5F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R4-2510113</w:t>
            </w:r>
          </w:p>
        </w:tc>
        <w:tc>
          <w:tcPr>
            <w:tcW w:w="1597" w:type="dxa"/>
          </w:tcPr>
          <w:p w14:paraId="335C77F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D726FF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LTE_NR_DC_enh2-Core</w:t>
            </w:r>
          </w:p>
        </w:tc>
        <w:tc>
          <w:tcPr>
            <w:tcW w:w="2323" w:type="dxa"/>
          </w:tcPr>
          <w:p w14:paraId="2A3ECDB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8.3.2, 8.3.7, 8.3A.2</w:t>
            </w:r>
          </w:p>
        </w:tc>
        <w:tc>
          <w:tcPr>
            <w:tcW w:w="998" w:type="dxa"/>
          </w:tcPr>
          <w:p w14:paraId="4665F38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 ; TS/TR ... CR ... </w:t>
            </w:r>
          </w:p>
        </w:tc>
      </w:tr>
      <w:tr w:rsidR="00397520" w:rsidRPr="00397520" w14:paraId="495F2EBC" w14:textId="77777777" w:rsidTr="00F03D9A">
        <w:tc>
          <w:tcPr>
            <w:tcW w:w="879" w:type="dxa"/>
          </w:tcPr>
          <w:p w14:paraId="23C937A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968E0A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5818</w:t>
            </w:r>
          </w:p>
        </w:tc>
        <w:tc>
          <w:tcPr>
            <w:tcW w:w="517" w:type="dxa"/>
          </w:tcPr>
          <w:p w14:paraId="478032F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306A7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871930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(LTE_NR_DC_enh2-Core) CR on Scell activation delay requirements with TCI-ActivatedConfig</w:t>
            </w:r>
          </w:p>
        </w:tc>
        <w:tc>
          <w:tcPr>
            <w:tcW w:w="517" w:type="dxa"/>
          </w:tcPr>
          <w:p w14:paraId="0821483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FDAFD1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F2CB9F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1E72BB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R4-2510114</w:t>
            </w:r>
          </w:p>
        </w:tc>
        <w:tc>
          <w:tcPr>
            <w:tcW w:w="1597" w:type="dxa"/>
          </w:tcPr>
          <w:p w14:paraId="5C86114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E50E6C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LTE_NR_DC_enh2-Core</w:t>
            </w:r>
          </w:p>
        </w:tc>
        <w:tc>
          <w:tcPr>
            <w:tcW w:w="2323" w:type="dxa"/>
          </w:tcPr>
          <w:p w14:paraId="20B1EC9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8.3.2, 8.3.7, 8.3A.2</w:t>
            </w:r>
          </w:p>
        </w:tc>
        <w:tc>
          <w:tcPr>
            <w:tcW w:w="998" w:type="dxa"/>
          </w:tcPr>
          <w:p w14:paraId="64CDE1E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 ; TS/TR ... CR ... </w:t>
            </w:r>
          </w:p>
        </w:tc>
      </w:tr>
      <w:tr w:rsidR="00397520" w:rsidRPr="00397520" w14:paraId="626F5891" w14:textId="77777777" w:rsidTr="00F03D9A">
        <w:tc>
          <w:tcPr>
            <w:tcW w:w="879" w:type="dxa"/>
          </w:tcPr>
          <w:p w14:paraId="6390AC6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032B78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5971</w:t>
            </w:r>
          </w:p>
        </w:tc>
        <w:tc>
          <w:tcPr>
            <w:tcW w:w="517" w:type="dxa"/>
          </w:tcPr>
          <w:p w14:paraId="74B83E5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3B75B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1F50F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(LTE_NR_DC_enh2-Core) CR on SCG activation</w:t>
            </w:r>
          </w:p>
        </w:tc>
        <w:tc>
          <w:tcPr>
            <w:tcW w:w="517" w:type="dxa"/>
          </w:tcPr>
          <w:p w14:paraId="3370B2C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880B0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4F1B2FD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106CBA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R4-2512222</w:t>
            </w:r>
          </w:p>
        </w:tc>
        <w:tc>
          <w:tcPr>
            <w:tcW w:w="1597" w:type="dxa"/>
          </w:tcPr>
          <w:p w14:paraId="5CBEC3B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1D682B3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LTE_NR_DC_enh2-Core</w:t>
            </w:r>
          </w:p>
        </w:tc>
        <w:tc>
          <w:tcPr>
            <w:tcW w:w="2323" w:type="dxa"/>
          </w:tcPr>
          <w:p w14:paraId="404E92A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5C066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7520" w:rsidRPr="00397520" w14:paraId="2936856E" w14:textId="77777777" w:rsidTr="00F03D9A">
        <w:tc>
          <w:tcPr>
            <w:tcW w:w="879" w:type="dxa"/>
          </w:tcPr>
          <w:p w14:paraId="64A58BC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DEFB6E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5972</w:t>
            </w:r>
          </w:p>
        </w:tc>
        <w:tc>
          <w:tcPr>
            <w:tcW w:w="517" w:type="dxa"/>
          </w:tcPr>
          <w:p w14:paraId="3049319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00F82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73CB8C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(LTE_NR_DC_enh2-Core) CR on SCG activation</w:t>
            </w:r>
          </w:p>
        </w:tc>
        <w:tc>
          <w:tcPr>
            <w:tcW w:w="517" w:type="dxa"/>
          </w:tcPr>
          <w:p w14:paraId="4F895E2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3ED969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CB7274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96B85E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R4-2511159</w:t>
            </w:r>
          </w:p>
        </w:tc>
        <w:tc>
          <w:tcPr>
            <w:tcW w:w="1597" w:type="dxa"/>
          </w:tcPr>
          <w:p w14:paraId="7CFC829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7E2C053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LTE_NR_DC_enh2-Core</w:t>
            </w:r>
          </w:p>
        </w:tc>
        <w:tc>
          <w:tcPr>
            <w:tcW w:w="2323" w:type="dxa"/>
          </w:tcPr>
          <w:p w14:paraId="79D03DA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DB396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7520" w:rsidRPr="00397520" w14:paraId="7E7BA08E" w14:textId="77777777" w:rsidTr="00F03D9A">
        <w:tc>
          <w:tcPr>
            <w:tcW w:w="879" w:type="dxa"/>
          </w:tcPr>
          <w:p w14:paraId="2BA9925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3601B7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5973</w:t>
            </w:r>
          </w:p>
        </w:tc>
        <w:tc>
          <w:tcPr>
            <w:tcW w:w="517" w:type="dxa"/>
          </w:tcPr>
          <w:p w14:paraId="3909F0A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631E4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E8C4B5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(LTE_NR_DC_enh2-Core) CR on SCG activation</w:t>
            </w:r>
          </w:p>
        </w:tc>
        <w:tc>
          <w:tcPr>
            <w:tcW w:w="517" w:type="dxa"/>
          </w:tcPr>
          <w:p w14:paraId="1732935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A4AF82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91F971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BF3FE6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R4-2511160</w:t>
            </w:r>
          </w:p>
        </w:tc>
        <w:tc>
          <w:tcPr>
            <w:tcW w:w="1597" w:type="dxa"/>
          </w:tcPr>
          <w:p w14:paraId="6A74C143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1C27187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LTE_NR_DC_enh2-Core</w:t>
            </w:r>
          </w:p>
        </w:tc>
        <w:tc>
          <w:tcPr>
            <w:tcW w:w="2323" w:type="dxa"/>
          </w:tcPr>
          <w:p w14:paraId="22E30B2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3013F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7520" w:rsidRPr="00397520" w14:paraId="4CABB3BA" w14:textId="77777777" w:rsidTr="00F03D9A">
        <w:tc>
          <w:tcPr>
            <w:tcW w:w="879" w:type="dxa"/>
          </w:tcPr>
          <w:p w14:paraId="67CB6B15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38.141-2</w:t>
            </w:r>
          </w:p>
        </w:tc>
        <w:tc>
          <w:tcPr>
            <w:tcW w:w="637" w:type="dxa"/>
          </w:tcPr>
          <w:p w14:paraId="01D7FC72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0662</w:t>
            </w:r>
          </w:p>
        </w:tc>
        <w:tc>
          <w:tcPr>
            <w:tcW w:w="517" w:type="dxa"/>
          </w:tcPr>
          <w:p w14:paraId="55FC3F8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1E455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57BC0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(NR_6GHz_unlic_EU-Perf) CR to 38.141-2 correction on spurious emission test limits for n102</w:t>
            </w:r>
          </w:p>
        </w:tc>
        <w:tc>
          <w:tcPr>
            <w:tcW w:w="517" w:type="dxa"/>
          </w:tcPr>
          <w:p w14:paraId="25D6329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5E911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37F1ADF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DACECC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R4-2511657</w:t>
            </w:r>
          </w:p>
        </w:tc>
        <w:tc>
          <w:tcPr>
            <w:tcW w:w="1597" w:type="dxa"/>
          </w:tcPr>
          <w:p w14:paraId="7E04394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31722D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NR_6GHz_unlic_EU-Perf</w:t>
            </w:r>
          </w:p>
        </w:tc>
        <w:tc>
          <w:tcPr>
            <w:tcW w:w="2323" w:type="dxa"/>
          </w:tcPr>
          <w:p w14:paraId="29A0E3FB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6.7.5.4.5, 6.7.5.5.5</w:t>
            </w:r>
          </w:p>
        </w:tc>
        <w:tc>
          <w:tcPr>
            <w:tcW w:w="998" w:type="dxa"/>
          </w:tcPr>
          <w:p w14:paraId="1C56E569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...; 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</w:t>
            </w:r>
          </w:p>
        </w:tc>
      </w:tr>
      <w:tr w:rsidR="00397520" w:rsidRPr="00397520" w14:paraId="55409D56" w14:textId="77777777" w:rsidTr="00F03D9A">
        <w:tc>
          <w:tcPr>
            <w:tcW w:w="879" w:type="dxa"/>
          </w:tcPr>
          <w:p w14:paraId="721AC47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38.141-2</w:t>
            </w:r>
          </w:p>
        </w:tc>
        <w:tc>
          <w:tcPr>
            <w:tcW w:w="637" w:type="dxa"/>
          </w:tcPr>
          <w:p w14:paraId="07EF86D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0663</w:t>
            </w:r>
          </w:p>
        </w:tc>
        <w:tc>
          <w:tcPr>
            <w:tcW w:w="517" w:type="dxa"/>
          </w:tcPr>
          <w:p w14:paraId="0B147A6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A8F09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B23115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(NR_6GHz_unlic_EU-Perf) CR to 38.141-2 correction on spurious emission test limits for n102</w:t>
            </w:r>
          </w:p>
        </w:tc>
        <w:tc>
          <w:tcPr>
            <w:tcW w:w="517" w:type="dxa"/>
          </w:tcPr>
          <w:p w14:paraId="5B5D4F2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5B2AAD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250D6D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24FD78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R4-2511295</w:t>
            </w:r>
          </w:p>
        </w:tc>
        <w:tc>
          <w:tcPr>
            <w:tcW w:w="1597" w:type="dxa"/>
          </w:tcPr>
          <w:p w14:paraId="4C0CC19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06CA73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NR_6GHz_unlic_EU-Perf</w:t>
            </w:r>
          </w:p>
        </w:tc>
        <w:tc>
          <w:tcPr>
            <w:tcW w:w="2323" w:type="dxa"/>
          </w:tcPr>
          <w:p w14:paraId="03589BAA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6.7.5.4.5, 6.7.5.5.5</w:t>
            </w:r>
          </w:p>
        </w:tc>
        <w:tc>
          <w:tcPr>
            <w:tcW w:w="998" w:type="dxa"/>
          </w:tcPr>
          <w:p w14:paraId="79588DB0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...; 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</w:t>
            </w:r>
          </w:p>
        </w:tc>
      </w:tr>
      <w:tr w:rsidR="00397520" w:rsidRPr="00397520" w14:paraId="0E6CA5C6" w14:textId="77777777" w:rsidTr="00F03D9A">
        <w:tc>
          <w:tcPr>
            <w:tcW w:w="879" w:type="dxa"/>
          </w:tcPr>
          <w:p w14:paraId="2AE0C49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38.141-2</w:t>
            </w:r>
          </w:p>
        </w:tc>
        <w:tc>
          <w:tcPr>
            <w:tcW w:w="637" w:type="dxa"/>
          </w:tcPr>
          <w:p w14:paraId="0BE267E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0664</w:t>
            </w:r>
          </w:p>
        </w:tc>
        <w:tc>
          <w:tcPr>
            <w:tcW w:w="517" w:type="dxa"/>
          </w:tcPr>
          <w:p w14:paraId="07B84E8D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AA3DF4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217A57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(NR_6GHz_unlic_EU-Perf) CR to 38.141-2 correction on spurious emission test limits for n102</w:t>
            </w:r>
          </w:p>
        </w:tc>
        <w:tc>
          <w:tcPr>
            <w:tcW w:w="517" w:type="dxa"/>
          </w:tcPr>
          <w:p w14:paraId="70338851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4016D36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5C765BE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D96FB8C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R4-2511296</w:t>
            </w:r>
          </w:p>
        </w:tc>
        <w:tc>
          <w:tcPr>
            <w:tcW w:w="1597" w:type="dxa"/>
          </w:tcPr>
          <w:p w14:paraId="743CF54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19BD487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NR_6GHz_unlic_EU-Perf</w:t>
            </w:r>
          </w:p>
        </w:tc>
        <w:tc>
          <w:tcPr>
            <w:tcW w:w="2323" w:type="dxa"/>
          </w:tcPr>
          <w:p w14:paraId="3235308F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6.7.5.4.5, 6.7.5.5.5</w:t>
            </w:r>
          </w:p>
        </w:tc>
        <w:tc>
          <w:tcPr>
            <w:tcW w:w="998" w:type="dxa"/>
          </w:tcPr>
          <w:p w14:paraId="3D94BEE8" w14:textId="77777777" w:rsidR="00397520" w:rsidRPr="00397520" w:rsidRDefault="00397520" w:rsidP="0039752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...; TS/TR ... CR </w:t>
            </w:r>
            <w:proofErr w:type="gramStart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39752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</w:t>
            </w:r>
          </w:p>
        </w:tc>
      </w:tr>
    </w:tbl>
    <w:p w14:paraId="25E153C9" w14:textId="77777777" w:rsidR="00E144C4" w:rsidRDefault="00E144C4" w:rsidP="00E144C4"/>
    <w:p w14:paraId="28222A1C" w14:textId="2FEB26F2" w:rsidR="00E144C4" w:rsidRDefault="00712386" w:rsidP="00512C52">
      <w:pPr>
        <w:pStyle w:val="Heading2"/>
        <w:rPr>
          <w:rFonts w:cs="Arial"/>
          <w:noProof/>
        </w:rPr>
      </w:pPr>
      <w:r w:rsidRPr="00712386">
        <w:rPr>
          <w:noProof/>
        </w:rPr>
        <w:t>RP-25238</w:t>
      </w:r>
      <w:r>
        <w:rPr>
          <w:noProof/>
        </w:rPr>
        <w:t>1</w:t>
      </w:r>
    </w:p>
    <w:p w14:paraId="41B62B65" w14:textId="2A7FB47B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5</w:t>
      </w:r>
    </w:p>
    <w:p w14:paraId="04AB968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A562F36" w14:textId="77777777" w:rsidR="00820D86" w:rsidRDefault="00820D86" w:rsidP="00820D8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31398" w:rsidRPr="00431398" w14:paraId="0E3A8E95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A0AFF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8A557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FE8B4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330E1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B01C8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44120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7516E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FB51E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823CD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066200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E8D29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E4B1D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87790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31398" w:rsidRPr="00431398" w14:paraId="13038FB1" w14:textId="77777777" w:rsidTr="00F03D9A">
        <w:tc>
          <w:tcPr>
            <w:tcW w:w="879" w:type="dxa"/>
          </w:tcPr>
          <w:p w14:paraId="777CB4D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6322CE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2886</w:t>
            </w:r>
          </w:p>
        </w:tc>
        <w:tc>
          <w:tcPr>
            <w:tcW w:w="517" w:type="dxa"/>
          </w:tcPr>
          <w:p w14:paraId="4DF0F4A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E7867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01F23A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Rel-18 Band Combination Bug Fixes CATF</w:t>
            </w:r>
          </w:p>
        </w:tc>
        <w:tc>
          <w:tcPr>
            <w:tcW w:w="517" w:type="dxa"/>
          </w:tcPr>
          <w:p w14:paraId="25A6B68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B40C4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147564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8C5F03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R4-2509550</w:t>
            </w:r>
          </w:p>
        </w:tc>
        <w:tc>
          <w:tcPr>
            <w:tcW w:w="1597" w:type="dxa"/>
          </w:tcPr>
          <w:p w14:paraId="6C9DECB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018FD85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NR_CADC_R18_yBDL_xBUL-Core, NR_CADC_R18_2BDL_xBUL-Core, HPUE_FR1_TDD_NR_CADC_SUL_R18</w:t>
            </w:r>
          </w:p>
        </w:tc>
        <w:tc>
          <w:tcPr>
            <w:tcW w:w="2323" w:type="dxa"/>
          </w:tcPr>
          <w:p w14:paraId="066A642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9220D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10917645" w14:textId="77777777" w:rsidTr="00F03D9A">
        <w:tc>
          <w:tcPr>
            <w:tcW w:w="879" w:type="dxa"/>
          </w:tcPr>
          <w:p w14:paraId="0AAC45E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E0194A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2887</w:t>
            </w:r>
          </w:p>
        </w:tc>
        <w:tc>
          <w:tcPr>
            <w:tcW w:w="517" w:type="dxa"/>
          </w:tcPr>
          <w:p w14:paraId="6DB0317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67876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DC2C2D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Rel-18 Band Combination Bug Fixes CATA Rel19</w:t>
            </w:r>
          </w:p>
        </w:tc>
        <w:tc>
          <w:tcPr>
            <w:tcW w:w="517" w:type="dxa"/>
          </w:tcPr>
          <w:p w14:paraId="63B9FAC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0D5F57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5B369BE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08372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R4-2509551</w:t>
            </w:r>
          </w:p>
        </w:tc>
        <w:tc>
          <w:tcPr>
            <w:tcW w:w="1597" w:type="dxa"/>
          </w:tcPr>
          <w:p w14:paraId="2B38902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33FF493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NR_CADC_R18_yBDL_xBUL-Core, NR_CADC_R18_2BDL_xBUL-Core, HPUE_FR1_TDD_NR_CADC_SUL_R18</w:t>
            </w:r>
          </w:p>
        </w:tc>
        <w:tc>
          <w:tcPr>
            <w:tcW w:w="2323" w:type="dxa"/>
          </w:tcPr>
          <w:p w14:paraId="63A79D8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538E9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297555B9" w14:textId="77777777" w:rsidTr="00F03D9A">
        <w:tc>
          <w:tcPr>
            <w:tcW w:w="879" w:type="dxa"/>
          </w:tcPr>
          <w:p w14:paraId="3772F8E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0C291F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2915</w:t>
            </w:r>
          </w:p>
        </w:tc>
        <w:tc>
          <w:tcPr>
            <w:tcW w:w="517" w:type="dxa"/>
          </w:tcPr>
          <w:p w14:paraId="5366ED2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A5AA8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8B7B9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(NR_CADC_R17_2BDL_xBUL-Core) CR to correct and clarify the applicable RB allocations for 30kHz SCS when UE testing in clause 7.3A.1 - TS 38.101-1</w:t>
            </w:r>
          </w:p>
        </w:tc>
        <w:tc>
          <w:tcPr>
            <w:tcW w:w="517" w:type="dxa"/>
          </w:tcPr>
          <w:p w14:paraId="16124B4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DF4F7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4FF9670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DF2FBC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R4-2512825</w:t>
            </w:r>
          </w:p>
        </w:tc>
        <w:tc>
          <w:tcPr>
            <w:tcW w:w="1597" w:type="dxa"/>
          </w:tcPr>
          <w:p w14:paraId="5DB1882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7EC2682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NR_CADC_R17_2BDL_xBUL-Core</w:t>
            </w:r>
          </w:p>
        </w:tc>
        <w:tc>
          <w:tcPr>
            <w:tcW w:w="2323" w:type="dxa"/>
          </w:tcPr>
          <w:p w14:paraId="0323CF9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E042F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44E488A5" w14:textId="77777777" w:rsidTr="00F03D9A">
        <w:tc>
          <w:tcPr>
            <w:tcW w:w="879" w:type="dxa"/>
          </w:tcPr>
          <w:p w14:paraId="156664D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4373C4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2916</w:t>
            </w:r>
          </w:p>
        </w:tc>
        <w:tc>
          <w:tcPr>
            <w:tcW w:w="517" w:type="dxa"/>
          </w:tcPr>
          <w:p w14:paraId="26108E7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3746A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79F189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(NR_CADC_R17_2BDL_xBUL-Core) CR to correct and clarify the applicable RB allocations for 30kHz SCS when UE testing in clause 7.3A.1 - TS 38.101-1</w:t>
            </w:r>
          </w:p>
        </w:tc>
        <w:tc>
          <w:tcPr>
            <w:tcW w:w="517" w:type="dxa"/>
          </w:tcPr>
          <w:p w14:paraId="6D7F261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1E5BE1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5B9472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FEB66C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R4-2509863</w:t>
            </w:r>
          </w:p>
        </w:tc>
        <w:tc>
          <w:tcPr>
            <w:tcW w:w="1597" w:type="dxa"/>
          </w:tcPr>
          <w:p w14:paraId="14D1CDD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4FD153E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NR_CADC_R17_2BDL_xBUL-Core</w:t>
            </w:r>
          </w:p>
        </w:tc>
        <w:tc>
          <w:tcPr>
            <w:tcW w:w="2323" w:type="dxa"/>
          </w:tcPr>
          <w:p w14:paraId="2C8D306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7.3A.1</w:t>
            </w:r>
          </w:p>
        </w:tc>
        <w:tc>
          <w:tcPr>
            <w:tcW w:w="998" w:type="dxa"/>
          </w:tcPr>
          <w:p w14:paraId="3F874EB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431398" w:rsidRPr="00431398" w14:paraId="10157071" w14:textId="77777777" w:rsidTr="00F03D9A">
        <w:tc>
          <w:tcPr>
            <w:tcW w:w="879" w:type="dxa"/>
          </w:tcPr>
          <w:p w14:paraId="0E5AEF9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1A56E6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2917</w:t>
            </w:r>
          </w:p>
        </w:tc>
        <w:tc>
          <w:tcPr>
            <w:tcW w:w="517" w:type="dxa"/>
          </w:tcPr>
          <w:p w14:paraId="528978B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E9557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88033D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(NR_CADC_R17_2BDL_xBUL-Core) CR to correct and clarify the applicable RB allocations for 30kHz SCS when UE testing in clause 7.3A.1 - TS 38.101-1</w:t>
            </w:r>
          </w:p>
        </w:tc>
        <w:tc>
          <w:tcPr>
            <w:tcW w:w="517" w:type="dxa"/>
          </w:tcPr>
          <w:p w14:paraId="4951536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FF9C59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3C1E725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7158C2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R4-2509864</w:t>
            </w:r>
          </w:p>
        </w:tc>
        <w:tc>
          <w:tcPr>
            <w:tcW w:w="1597" w:type="dxa"/>
          </w:tcPr>
          <w:p w14:paraId="10AED3D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1E01BBF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NR_CADC_R17_2BDL_xBUL-Core</w:t>
            </w:r>
          </w:p>
        </w:tc>
        <w:tc>
          <w:tcPr>
            <w:tcW w:w="2323" w:type="dxa"/>
          </w:tcPr>
          <w:p w14:paraId="4393E86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47F88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656C75C6" w14:textId="77777777" w:rsidTr="00F03D9A">
        <w:tc>
          <w:tcPr>
            <w:tcW w:w="879" w:type="dxa"/>
          </w:tcPr>
          <w:p w14:paraId="2187510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F3C594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2918</w:t>
            </w:r>
          </w:p>
        </w:tc>
        <w:tc>
          <w:tcPr>
            <w:tcW w:w="517" w:type="dxa"/>
          </w:tcPr>
          <w:p w14:paraId="293ABE0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9A0C2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D22C8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(NR_CADC_R17_3BDL_2BUL-Core) CR to correct DL Fc in some REFSENS exceptions not respecting default duplex distance in clause 7.3A.5 - TS 38.101-1</w:t>
            </w:r>
          </w:p>
        </w:tc>
        <w:tc>
          <w:tcPr>
            <w:tcW w:w="517" w:type="dxa"/>
          </w:tcPr>
          <w:p w14:paraId="7F0345D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9BC45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61C8191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4777F3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R4-2509871</w:t>
            </w:r>
          </w:p>
        </w:tc>
        <w:tc>
          <w:tcPr>
            <w:tcW w:w="1597" w:type="dxa"/>
          </w:tcPr>
          <w:p w14:paraId="075938F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04EBA54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NR_CADC_R17_3BDL_2BUL-Core</w:t>
            </w:r>
          </w:p>
        </w:tc>
        <w:tc>
          <w:tcPr>
            <w:tcW w:w="2323" w:type="dxa"/>
          </w:tcPr>
          <w:p w14:paraId="5F30D2E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17217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5839081C" w14:textId="77777777" w:rsidTr="00F03D9A">
        <w:tc>
          <w:tcPr>
            <w:tcW w:w="879" w:type="dxa"/>
          </w:tcPr>
          <w:p w14:paraId="0CEF242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D4A528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2919</w:t>
            </w:r>
          </w:p>
        </w:tc>
        <w:tc>
          <w:tcPr>
            <w:tcW w:w="517" w:type="dxa"/>
          </w:tcPr>
          <w:p w14:paraId="374D73B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5C14E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49BE12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(NR_CADC_R17_3BDL_2BUL-Core) CR to correct DL Fc in some REFSENS exceptions not respecting default duplex distance in clause 7.3A.5 - TS 38.101-1</w:t>
            </w:r>
          </w:p>
        </w:tc>
        <w:tc>
          <w:tcPr>
            <w:tcW w:w="517" w:type="dxa"/>
          </w:tcPr>
          <w:p w14:paraId="5B1A58B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C9FE0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C23506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1D11F1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R4-2509872</w:t>
            </w:r>
          </w:p>
        </w:tc>
        <w:tc>
          <w:tcPr>
            <w:tcW w:w="1597" w:type="dxa"/>
          </w:tcPr>
          <w:p w14:paraId="0EA1B53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6CB25B0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NR_CADC_R17_3BDL_2BUL-Core, NR_CADC_R18_3BDL_xBUL-Core</w:t>
            </w:r>
          </w:p>
        </w:tc>
        <w:tc>
          <w:tcPr>
            <w:tcW w:w="2323" w:type="dxa"/>
          </w:tcPr>
          <w:p w14:paraId="115BA13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43B9B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30739B6C" w14:textId="77777777" w:rsidTr="00F03D9A">
        <w:tc>
          <w:tcPr>
            <w:tcW w:w="879" w:type="dxa"/>
          </w:tcPr>
          <w:p w14:paraId="1EF8F77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03A39D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2920</w:t>
            </w:r>
          </w:p>
        </w:tc>
        <w:tc>
          <w:tcPr>
            <w:tcW w:w="517" w:type="dxa"/>
          </w:tcPr>
          <w:p w14:paraId="64C8D97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4CBD6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30B9B6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(NR_CADC_R17_3BDL_2BUL-Core) CR to correct DL Fc in some REFSENS exceptions not respecting default duplex distance in clause 7.3A.5 - TS 38.101-1</w:t>
            </w:r>
          </w:p>
        </w:tc>
        <w:tc>
          <w:tcPr>
            <w:tcW w:w="517" w:type="dxa"/>
          </w:tcPr>
          <w:p w14:paraId="6F545BC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510FE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4ADCB79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07CC49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R4-2509873</w:t>
            </w:r>
          </w:p>
        </w:tc>
        <w:tc>
          <w:tcPr>
            <w:tcW w:w="1597" w:type="dxa"/>
          </w:tcPr>
          <w:p w14:paraId="1D8DFA4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6AC6EBC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NR_CADC_R17_3BDL_2BUL-Core, NR_CADC_R18_3BDL_xBUL-Core</w:t>
            </w:r>
          </w:p>
        </w:tc>
        <w:tc>
          <w:tcPr>
            <w:tcW w:w="2323" w:type="dxa"/>
          </w:tcPr>
          <w:p w14:paraId="6C4F17E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7.3A.5</w:t>
            </w:r>
          </w:p>
        </w:tc>
        <w:tc>
          <w:tcPr>
            <w:tcW w:w="998" w:type="dxa"/>
          </w:tcPr>
          <w:p w14:paraId="31554CE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431398" w:rsidRPr="00431398" w14:paraId="1E92150A" w14:textId="77777777" w:rsidTr="00F03D9A">
        <w:tc>
          <w:tcPr>
            <w:tcW w:w="879" w:type="dxa"/>
          </w:tcPr>
          <w:p w14:paraId="5E1E5AD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D8FFDC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2921</w:t>
            </w:r>
          </w:p>
        </w:tc>
        <w:tc>
          <w:tcPr>
            <w:tcW w:w="517" w:type="dxa"/>
          </w:tcPr>
          <w:p w14:paraId="280808C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44637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A8FBD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(NR_CADC_R17_2BDL_xBUL-Core) CR to correct n78 UL BW used in some REFSENS exceptions in clause 7.3A.4 - TS 38.101-1</w:t>
            </w:r>
          </w:p>
        </w:tc>
        <w:tc>
          <w:tcPr>
            <w:tcW w:w="517" w:type="dxa"/>
          </w:tcPr>
          <w:p w14:paraId="6ED31E2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37D7E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5D62221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8C1B0A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R4-2509874</w:t>
            </w:r>
          </w:p>
        </w:tc>
        <w:tc>
          <w:tcPr>
            <w:tcW w:w="1597" w:type="dxa"/>
          </w:tcPr>
          <w:p w14:paraId="59A2E5A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5950786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NR_CADC_R17_2BDL_xBUL-Core</w:t>
            </w:r>
          </w:p>
        </w:tc>
        <w:tc>
          <w:tcPr>
            <w:tcW w:w="2323" w:type="dxa"/>
          </w:tcPr>
          <w:p w14:paraId="7F28E21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7.3A.4</w:t>
            </w:r>
          </w:p>
        </w:tc>
        <w:tc>
          <w:tcPr>
            <w:tcW w:w="998" w:type="dxa"/>
          </w:tcPr>
          <w:p w14:paraId="5E77375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431398" w:rsidRPr="00431398" w14:paraId="6E5C199C" w14:textId="77777777" w:rsidTr="00F03D9A">
        <w:tc>
          <w:tcPr>
            <w:tcW w:w="879" w:type="dxa"/>
          </w:tcPr>
          <w:p w14:paraId="653DE8B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38.101-1</w:t>
            </w:r>
          </w:p>
        </w:tc>
        <w:tc>
          <w:tcPr>
            <w:tcW w:w="637" w:type="dxa"/>
          </w:tcPr>
          <w:p w14:paraId="1315844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2943</w:t>
            </w:r>
          </w:p>
        </w:tc>
        <w:tc>
          <w:tcPr>
            <w:tcW w:w="517" w:type="dxa"/>
          </w:tcPr>
          <w:p w14:paraId="3B8082C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2667E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6D180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(NR_CA_R16_intra-Core) CR to TR 38.101-1 on symbols for NR carrier aggregation_R16_CAT_F</w:t>
            </w:r>
          </w:p>
        </w:tc>
        <w:tc>
          <w:tcPr>
            <w:tcW w:w="517" w:type="dxa"/>
          </w:tcPr>
          <w:p w14:paraId="0C3FC23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09E98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6850D96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0B20E5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R4-2510062</w:t>
            </w:r>
          </w:p>
        </w:tc>
        <w:tc>
          <w:tcPr>
            <w:tcW w:w="1597" w:type="dxa"/>
          </w:tcPr>
          <w:p w14:paraId="49DC7D4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2ABF526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NR_CA_R16_intra-Core</w:t>
            </w:r>
          </w:p>
        </w:tc>
        <w:tc>
          <w:tcPr>
            <w:tcW w:w="2323" w:type="dxa"/>
          </w:tcPr>
          <w:p w14:paraId="08C8380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8" w:type="dxa"/>
          </w:tcPr>
          <w:p w14:paraId="0419D70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38.521-1; TS/TR ... CR ... </w:t>
            </w:r>
          </w:p>
        </w:tc>
      </w:tr>
      <w:tr w:rsidR="00431398" w:rsidRPr="00431398" w14:paraId="6576555D" w14:textId="77777777" w:rsidTr="00F03D9A">
        <w:tc>
          <w:tcPr>
            <w:tcW w:w="879" w:type="dxa"/>
          </w:tcPr>
          <w:p w14:paraId="5E4F7A9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2A1EFC0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2944</w:t>
            </w:r>
          </w:p>
        </w:tc>
        <w:tc>
          <w:tcPr>
            <w:tcW w:w="517" w:type="dxa"/>
          </w:tcPr>
          <w:p w14:paraId="01B8489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C6198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CE4B3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(NR_CA_R16_intra-Core) CR to TR 38.101-1 on symbols for NR carrier aggregation_R17_CAT_F</w:t>
            </w:r>
          </w:p>
        </w:tc>
        <w:tc>
          <w:tcPr>
            <w:tcW w:w="517" w:type="dxa"/>
          </w:tcPr>
          <w:p w14:paraId="6428D23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15D31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1950C36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A65CF7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R4-2510063</w:t>
            </w:r>
          </w:p>
        </w:tc>
        <w:tc>
          <w:tcPr>
            <w:tcW w:w="1597" w:type="dxa"/>
          </w:tcPr>
          <w:p w14:paraId="3ED3E74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25CAF1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NR_CA_R16_intra-Core</w:t>
            </w:r>
          </w:p>
        </w:tc>
        <w:tc>
          <w:tcPr>
            <w:tcW w:w="2323" w:type="dxa"/>
          </w:tcPr>
          <w:p w14:paraId="18B4E6F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8" w:type="dxa"/>
          </w:tcPr>
          <w:p w14:paraId="6F0D1F4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38.521-1; TS/TR ... CR ... </w:t>
            </w:r>
          </w:p>
        </w:tc>
      </w:tr>
      <w:tr w:rsidR="00431398" w:rsidRPr="00431398" w14:paraId="4CD431FE" w14:textId="77777777" w:rsidTr="00F03D9A">
        <w:tc>
          <w:tcPr>
            <w:tcW w:w="879" w:type="dxa"/>
          </w:tcPr>
          <w:p w14:paraId="07B5B7D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159770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2945</w:t>
            </w:r>
          </w:p>
        </w:tc>
        <w:tc>
          <w:tcPr>
            <w:tcW w:w="517" w:type="dxa"/>
          </w:tcPr>
          <w:p w14:paraId="4038714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5DB46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5DF0C4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(NR_CA_R16_intra-Core) CR to TR 38.101-1 on symbols for NR carrier aggregation_R18_CAT_F</w:t>
            </w:r>
          </w:p>
        </w:tc>
        <w:tc>
          <w:tcPr>
            <w:tcW w:w="517" w:type="dxa"/>
          </w:tcPr>
          <w:p w14:paraId="48E66AA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96CD0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6456F0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0C00F7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R4-2510064</w:t>
            </w:r>
          </w:p>
        </w:tc>
        <w:tc>
          <w:tcPr>
            <w:tcW w:w="1597" w:type="dxa"/>
          </w:tcPr>
          <w:p w14:paraId="631E387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969578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NR_CA_R16_intra-Core</w:t>
            </w:r>
          </w:p>
        </w:tc>
        <w:tc>
          <w:tcPr>
            <w:tcW w:w="2323" w:type="dxa"/>
          </w:tcPr>
          <w:p w14:paraId="79504FC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8" w:type="dxa"/>
          </w:tcPr>
          <w:p w14:paraId="19116EC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38.521-1; TS/TR ... CR ... </w:t>
            </w:r>
          </w:p>
        </w:tc>
      </w:tr>
      <w:tr w:rsidR="00431398" w:rsidRPr="00431398" w14:paraId="293E56C9" w14:textId="77777777" w:rsidTr="00F03D9A">
        <w:tc>
          <w:tcPr>
            <w:tcW w:w="879" w:type="dxa"/>
          </w:tcPr>
          <w:p w14:paraId="038ECBB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82A21A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2946</w:t>
            </w:r>
          </w:p>
        </w:tc>
        <w:tc>
          <w:tcPr>
            <w:tcW w:w="517" w:type="dxa"/>
          </w:tcPr>
          <w:p w14:paraId="23597B9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E69EE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C6BD2D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(NR_CA_R16_intra-Core) CR to TR 38.101-1 on symbols for NR carrier aggregation_R19_CAT_A</w:t>
            </w:r>
          </w:p>
        </w:tc>
        <w:tc>
          <w:tcPr>
            <w:tcW w:w="517" w:type="dxa"/>
          </w:tcPr>
          <w:p w14:paraId="0F84A62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EE5E48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047DE7A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D2C402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R4-2510065</w:t>
            </w:r>
          </w:p>
        </w:tc>
        <w:tc>
          <w:tcPr>
            <w:tcW w:w="1597" w:type="dxa"/>
          </w:tcPr>
          <w:p w14:paraId="55A57C7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8A3F37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NR_CA_R16_intra-Core</w:t>
            </w:r>
          </w:p>
        </w:tc>
        <w:tc>
          <w:tcPr>
            <w:tcW w:w="2323" w:type="dxa"/>
          </w:tcPr>
          <w:p w14:paraId="54BFCBB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8" w:type="dxa"/>
          </w:tcPr>
          <w:p w14:paraId="5CF7CB4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38.521-1; TS/TR ... CR ... </w:t>
            </w:r>
          </w:p>
        </w:tc>
      </w:tr>
      <w:tr w:rsidR="00431398" w:rsidRPr="00431398" w14:paraId="1D9A0735" w14:textId="77777777" w:rsidTr="00F03D9A">
        <w:tc>
          <w:tcPr>
            <w:tcW w:w="879" w:type="dxa"/>
          </w:tcPr>
          <w:p w14:paraId="5794176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7521DE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2947</w:t>
            </w:r>
          </w:p>
        </w:tc>
        <w:tc>
          <w:tcPr>
            <w:tcW w:w="517" w:type="dxa"/>
          </w:tcPr>
          <w:p w14:paraId="5452518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0E98B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C06455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(NR_CADC_R18_2BDL_xBUL-Core) CR to TR 38.101-1 on corrections to band number for CA_n8A-n77A reference sensitivity_R18_CAT_F</w:t>
            </w:r>
          </w:p>
        </w:tc>
        <w:tc>
          <w:tcPr>
            <w:tcW w:w="517" w:type="dxa"/>
          </w:tcPr>
          <w:p w14:paraId="279E8A0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22C2B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89547A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1EA31E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R4-2510072</w:t>
            </w:r>
          </w:p>
        </w:tc>
        <w:tc>
          <w:tcPr>
            <w:tcW w:w="1597" w:type="dxa"/>
          </w:tcPr>
          <w:p w14:paraId="20891DC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748DB6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NR_CADC_R18_2BDL_xBUL-Core</w:t>
            </w:r>
          </w:p>
        </w:tc>
        <w:tc>
          <w:tcPr>
            <w:tcW w:w="2323" w:type="dxa"/>
          </w:tcPr>
          <w:p w14:paraId="5115AC0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7.3A.5</w:t>
            </w:r>
          </w:p>
        </w:tc>
        <w:tc>
          <w:tcPr>
            <w:tcW w:w="998" w:type="dxa"/>
          </w:tcPr>
          <w:p w14:paraId="477639F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38.521-1; TS/TR ... CR ... </w:t>
            </w:r>
          </w:p>
        </w:tc>
      </w:tr>
      <w:tr w:rsidR="00431398" w:rsidRPr="00431398" w14:paraId="75C32778" w14:textId="77777777" w:rsidTr="00F03D9A">
        <w:tc>
          <w:tcPr>
            <w:tcW w:w="879" w:type="dxa"/>
          </w:tcPr>
          <w:p w14:paraId="39132D4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2FBC0EE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2948</w:t>
            </w:r>
          </w:p>
        </w:tc>
        <w:tc>
          <w:tcPr>
            <w:tcW w:w="517" w:type="dxa"/>
          </w:tcPr>
          <w:p w14:paraId="5C936F4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21EB9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356C03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(NR_CADC_R18_2BDL_xBUL-Core) CR to TR 38.101-1 on corrections to band number for CA_n8A-n77A reference sensitivity_R19_CAT_A</w:t>
            </w:r>
          </w:p>
        </w:tc>
        <w:tc>
          <w:tcPr>
            <w:tcW w:w="517" w:type="dxa"/>
          </w:tcPr>
          <w:p w14:paraId="6217D93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7F4DC7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7BB622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AB15B9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R4-2510073</w:t>
            </w:r>
          </w:p>
        </w:tc>
        <w:tc>
          <w:tcPr>
            <w:tcW w:w="1597" w:type="dxa"/>
          </w:tcPr>
          <w:p w14:paraId="51139F7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78DABDB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NR_CADC_R18_2BDL_xBUL-Core</w:t>
            </w:r>
          </w:p>
        </w:tc>
        <w:tc>
          <w:tcPr>
            <w:tcW w:w="2323" w:type="dxa"/>
          </w:tcPr>
          <w:p w14:paraId="7AAC71D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7.3A.5</w:t>
            </w:r>
          </w:p>
        </w:tc>
        <w:tc>
          <w:tcPr>
            <w:tcW w:w="998" w:type="dxa"/>
          </w:tcPr>
          <w:p w14:paraId="4497271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38.521-1; </w:t>
            </w: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431398" w:rsidRPr="00431398" w14:paraId="4ACE42A4" w14:textId="77777777" w:rsidTr="00F03D9A">
        <w:tc>
          <w:tcPr>
            <w:tcW w:w="879" w:type="dxa"/>
          </w:tcPr>
          <w:p w14:paraId="5ACE147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38.101-1</w:t>
            </w:r>
          </w:p>
        </w:tc>
        <w:tc>
          <w:tcPr>
            <w:tcW w:w="637" w:type="dxa"/>
          </w:tcPr>
          <w:p w14:paraId="2EF2F19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2975</w:t>
            </w:r>
          </w:p>
        </w:tc>
        <w:tc>
          <w:tcPr>
            <w:tcW w:w="517" w:type="dxa"/>
          </w:tcPr>
          <w:p w14:paraId="392C079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2B6FB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268923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(NR_CADC_R18_2BDL_xBUL-Core) Correct the harmonic MSD test point for CA_n5-n77</w:t>
            </w:r>
          </w:p>
        </w:tc>
        <w:tc>
          <w:tcPr>
            <w:tcW w:w="517" w:type="dxa"/>
          </w:tcPr>
          <w:p w14:paraId="40BF568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67322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CFB524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090B81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R4-2510924</w:t>
            </w:r>
          </w:p>
        </w:tc>
        <w:tc>
          <w:tcPr>
            <w:tcW w:w="1597" w:type="dxa"/>
          </w:tcPr>
          <w:p w14:paraId="7AF3816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ZTE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Corporation,Sanechips</w:t>
            </w:r>
            <w:proofErr w:type="gramEnd"/>
          </w:p>
        </w:tc>
        <w:tc>
          <w:tcPr>
            <w:tcW w:w="1122" w:type="dxa"/>
          </w:tcPr>
          <w:p w14:paraId="6AB8430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NR_CADC_R18_2BDL_xBUL-Core</w:t>
            </w:r>
          </w:p>
        </w:tc>
        <w:tc>
          <w:tcPr>
            <w:tcW w:w="2323" w:type="dxa"/>
          </w:tcPr>
          <w:p w14:paraId="39F0521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89069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0E40C0A1" w14:textId="77777777" w:rsidTr="00F03D9A">
        <w:tc>
          <w:tcPr>
            <w:tcW w:w="879" w:type="dxa"/>
          </w:tcPr>
          <w:p w14:paraId="65DF767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8D10B8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2976</w:t>
            </w:r>
          </w:p>
        </w:tc>
        <w:tc>
          <w:tcPr>
            <w:tcW w:w="517" w:type="dxa"/>
          </w:tcPr>
          <w:p w14:paraId="16B4E2E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71D17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D7CE33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(NR_CADC_R18_2BDL_xBUL-Core) Correct the harmonic MSD test point for CA_n5-n77 and CA_n77-n85</w:t>
            </w:r>
          </w:p>
        </w:tc>
        <w:tc>
          <w:tcPr>
            <w:tcW w:w="517" w:type="dxa"/>
          </w:tcPr>
          <w:p w14:paraId="0B25CF4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8CF0B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6DFC73B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8F0841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R4-2510925</w:t>
            </w:r>
          </w:p>
        </w:tc>
        <w:tc>
          <w:tcPr>
            <w:tcW w:w="1597" w:type="dxa"/>
          </w:tcPr>
          <w:p w14:paraId="0E07E77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ZTE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Corporation,Sanechips</w:t>
            </w:r>
            <w:proofErr w:type="gramEnd"/>
          </w:p>
        </w:tc>
        <w:tc>
          <w:tcPr>
            <w:tcW w:w="1122" w:type="dxa"/>
          </w:tcPr>
          <w:p w14:paraId="604828F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NR_CADC_R18_2BDL_xBUL-Core, HPUE_NR_CADC_SUL_R19-Core</w:t>
            </w:r>
          </w:p>
        </w:tc>
        <w:tc>
          <w:tcPr>
            <w:tcW w:w="2323" w:type="dxa"/>
          </w:tcPr>
          <w:p w14:paraId="4B581F9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C09C8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5E70D6A9" w14:textId="77777777" w:rsidTr="00F03D9A">
        <w:tc>
          <w:tcPr>
            <w:tcW w:w="879" w:type="dxa"/>
          </w:tcPr>
          <w:p w14:paraId="652AAA1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0CB364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3036</w:t>
            </w:r>
          </w:p>
        </w:tc>
        <w:tc>
          <w:tcPr>
            <w:tcW w:w="517" w:type="dxa"/>
          </w:tcPr>
          <w:p w14:paraId="7EED1A8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20833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57AA4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(NR_CADC_R16_2BDL_xBUL) CR to TS38.101-1-gn0: Correction to harmonic mixing MSD – CatF</w:t>
            </w:r>
          </w:p>
        </w:tc>
        <w:tc>
          <w:tcPr>
            <w:tcW w:w="517" w:type="dxa"/>
          </w:tcPr>
          <w:p w14:paraId="012C4DF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B702D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56F41E3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E36EBF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R4-2511688</w:t>
            </w:r>
          </w:p>
        </w:tc>
        <w:tc>
          <w:tcPr>
            <w:tcW w:w="1597" w:type="dxa"/>
          </w:tcPr>
          <w:p w14:paraId="4C085B9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Inc., Anritsu, Qualcomm France.</w:t>
            </w:r>
          </w:p>
        </w:tc>
        <w:tc>
          <w:tcPr>
            <w:tcW w:w="1122" w:type="dxa"/>
          </w:tcPr>
          <w:p w14:paraId="77AFAF6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NR_CADC_R16_2BDL_xBUL</w:t>
            </w:r>
          </w:p>
        </w:tc>
        <w:tc>
          <w:tcPr>
            <w:tcW w:w="2323" w:type="dxa"/>
          </w:tcPr>
          <w:p w14:paraId="29E9486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8A872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363FCC8D" w14:textId="77777777" w:rsidTr="00F03D9A">
        <w:tc>
          <w:tcPr>
            <w:tcW w:w="879" w:type="dxa"/>
          </w:tcPr>
          <w:p w14:paraId="29E8016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48B083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3037</w:t>
            </w:r>
          </w:p>
        </w:tc>
        <w:tc>
          <w:tcPr>
            <w:tcW w:w="517" w:type="dxa"/>
          </w:tcPr>
          <w:p w14:paraId="24C5FA9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2C6FC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C983E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(NR_CADC_R17_2BDL_xBUL-Core) CR to TS38.101-1-hi0: Correction to harmonic mixing MSD - CatF</w:t>
            </w:r>
          </w:p>
        </w:tc>
        <w:tc>
          <w:tcPr>
            <w:tcW w:w="517" w:type="dxa"/>
          </w:tcPr>
          <w:p w14:paraId="4ED627D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C3EEF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5FB3AE4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B32DD1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R4-2511689</w:t>
            </w:r>
          </w:p>
        </w:tc>
        <w:tc>
          <w:tcPr>
            <w:tcW w:w="1597" w:type="dxa"/>
          </w:tcPr>
          <w:p w14:paraId="3958DE1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Inc., Anritsu, Qualcomm France.</w:t>
            </w:r>
          </w:p>
        </w:tc>
        <w:tc>
          <w:tcPr>
            <w:tcW w:w="1122" w:type="dxa"/>
          </w:tcPr>
          <w:p w14:paraId="214D530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NR_CADC_R17_2BDL_xBUL-Core</w:t>
            </w:r>
          </w:p>
        </w:tc>
        <w:tc>
          <w:tcPr>
            <w:tcW w:w="2323" w:type="dxa"/>
          </w:tcPr>
          <w:p w14:paraId="2E7612C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BA0AD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24F1CA22" w14:textId="77777777" w:rsidTr="00F03D9A">
        <w:tc>
          <w:tcPr>
            <w:tcW w:w="879" w:type="dxa"/>
          </w:tcPr>
          <w:p w14:paraId="4897184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78AA76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3038</w:t>
            </w:r>
          </w:p>
        </w:tc>
        <w:tc>
          <w:tcPr>
            <w:tcW w:w="517" w:type="dxa"/>
          </w:tcPr>
          <w:p w14:paraId="4D458EF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8B2E9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68736E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(NR_CADC_R18_2BDL_xBUL-Core) CR to TS38.101-1-ia0: Correction to harmonic mixing MSD - CatF</w:t>
            </w:r>
          </w:p>
        </w:tc>
        <w:tc>
          <w:tcPr>
            <w:tcW w:w="517" w:type="dxa"/>
          </w:tcPr>
          <w:p w14:paraId="3C52839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8F932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30DCBD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3529EB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R4-2511690</w:t>
            </w:r>
          </w:p>
        </w:tc>
        <w:tc>
          <w:tcPr>
            <w:tcW w:w="1597" w:type="dxa"/>
          </w:tcPr>
          <w:p w14:paraId="239F027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Inc., Anritsu, Qualcomm France.</w:t>
            </w:r>
          </w:p>
        </w:tc>
        <w:tc>
          <w:tcPr>
            <w:tcW w:w="1122" w:type="dxa"/>
          </w:tcPr>
          <w:p w14:paraId="262E1CA5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NR_CADC_R18_2BDL_xBUL-Core</w:t>
            </w:r>
          </w:p>
        </w:tc>
        <w:tc>
          <w:tcPr>
            <w:tcW w:w="2323" w:type="dxa"/>
          </w:tcPr>
          <w:p w14:paraId="520DAD1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B76D8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31B9F1A5" w14:textId="77777777" w:rsidTr="00F03D9A">
        <w:tc>
          <w:tcPr>
            <w:tcW w:w="879" w:type="dxa"/>
          </w:tcPr>
          <w:p w14:paraId="6AE4380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5045DE1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0810</w:t>
            </w:r>
          </w:p>
        </w:tc>
        <w:tc>
          <w:tcPr>
            <w:tcW w:w="517" w:type="dxa"/>
          </w:tcPr>
          <w:p w14:paraId="23664D9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BC1C0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98D42B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(NR_CA_R16_intra-Core) CR to TR 38.101-2 on symbols for NR carrier aggregation_R16_CAT_F</w:t>
            </w:r>
          </w:p>
        </w:tc>
        <w:tc>
          <w:tcPr>
            <w:tcW w:w="517" w:type="dxa"/>
          </w:tcPr>
          <w:p w14:paraId="5B463DF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C385B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16.22.0</w:t>
            </w:r>
          </w:p>
        </w:tc>
        <w:tc>
          <w:tcPr>
            <w:tcW w:w="758" w:type="dxa"/>
          </w:tcPr>
          <w:p w14:paraId="57ECBF2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06E0B9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R4-2510066</w:t>
            </w:r>
          </w:p>
        </w:tc>
        <w:tc>
          <w:tcPr>
            <w:tcW w:w="1597" w:type="dxa"/>
          </w:tcPr>
          <w:p w14:paraId="08BE8FB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19B673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NR_CA_R16_intra-Core</w:t>
            </w:r>
          </w:p>
        </w:tc>
        <w:tc>
          <w:tcPr>
            <w:tcW w:w="2323" w:type="dxa"/>
          </w:tcPr>
          <w:p w14:paraId="11D3BB1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8" w:type="dxa"/>
          </w:tcPr>
          <w:p w14:paraId="02BD42D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38.521-2; TS/TR ... CR ... </w:t>
            </w:r>
          </w:p>
        </w:tc>
      </w:tr>
      <w:tr w:rsidR="00431398" w:rsidRPr="00431398" w14:paraId="0321504E" w14:textId="77777777" w:rsidTr="00F03D9A">
        <w:tc>
          <w:tcPr>
            <w:tcW w:w="879" w:type="dxa"/>
          </w:tcPr>
          <w:p w14:paraId="457821F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2CBC7F4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0811</w:t>
            </w:r>
          </w:p>
        </w:tc>
        <w:tc>
          <w:tcPr>
            <w:tcW w:w="517" w:type="dxa"/>
          </w:tcPr>
          <w:p w14:paraId="566B087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301F2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292E2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(NR_CA_R16_intra-Core) CR to TR 38.101-2 on symbols for NR carrier aggregation_R17_CAT_A</w:t>
            </w:r>
          </w:p>
        </w:tc>
        <w:tc>
          <w:tcPr>
            <w:tcW w:w="517" w:type="dxa"/>
          </w:tcPr>
          <w:p w14:paraId="6EDBA2F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B06FA8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55C5D40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162DE7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R4-2510067</w:t>
            </w:r>
          </w:p>
        </w:tc>
        <w:tc>
          <w:tcPr>
            <w:tcW w:w="1597" w:type="dxa"/>
          </w:tcPr>
          <w:p w14:paraId="68FC51B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32D8C4C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NR_CA_R16_intra-Core</w:t>
            </w:r>
          </w:p>
        </w:tc>
        <w:tc>
          <w:tcPr>
            <w:tcW w:w="2323" w:type="dxa"/>
          </w:tcPr>
          <w:p w14:paraId="41030A6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8" w:type="dxa"/>
          </w:tcPr>
          <w:p w14:paraId="2CB3A72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38.521-2; TS/TR ... CR ... </w:t>
            </w:r>
          </w:p>
        </w:tc>
      </w:tr>
      <w:tr w:rsidR="00431398" w:rsidRPr="00431398" w14:paraId="263974EF" w14:textId="77777777" w:rsidTr="00F03D9A">
        <w:tc>
          <w:tcPr>
            <w:tcW w:w="879" w:type="dxa"/>
          </w:tcPr>
          <w:p w14:paraId="3012637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38.101-2</w:t>
            </w:r>
          </w:p>
        </w:tc>
        <w:tc>
          <w:tcPr>
            <w:tcW w:w="637" w:type="dxa"/>
          </w:tcPr>
          <w:p w14:paraId="4C7F206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0812</w:t>
            </w:r>
          </w:p>
        </w:tc>
        <w:tc>
          <w:tcPr>
            <w:tcW w:w="517" w:type="dxa"/>
          </w:tcPr>
          <w:p w14:paraId="440BF60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EA2AC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777218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(NR_CA_R16_intra-Core) CR to TR 38.101-2 on symbols for NR carrier aggregation_R18_CAT_A</w:t>
            </w:r>
          </w:p>
        </w:tc>
        <w:tc>
          <w:tcPr>
            <w:tcW w:w="517" w:type="dxa"/>
          </w:tcPr>
          <w:p w14:paraId="404D213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9FFFC2A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C79D88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973D9B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R4-2510068</w:t>
            </w:r>
          </w:p>
        </w:tc>
        <w:tc>
          <w:tcPr>
            <w:tcW w:w="1597" w:type="dxa"/>
          </w:tcPr>
          <w:p w14:paraId="3C74A0F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15103B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NR_CA_R16_intra-Core</w:t>
            </w:r>
          </w:p>
        </w:tc>
        <w:tc>
          <w:tcPr>
            <w:tcW w:w="2323" w:type="dxa"/>
          </w:tcPr>
          <w:p w14:paraId="7C09773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8" w:type="dxa"/>
          </w:tcPr>
          <w:p w14:paraId="122EBDF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38.521-2; TS/TR ... CR ... </w:t>
            </w:r>
          </w:p>
        </w:tc>
      </w:tr>
      <w:tr w:rsidR="00431398" w:rsidRPr="00431398" w14:paraId="05C0E4C0" w14:textId="77777777" w:rsidTr="00F03D9A">
        <w:tc>
          <w:tcPr>
            <w:tcW w:w="879" w:type="dxa"/>
          </w:tcPr>
          <w:p w14:paraId="0547B90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2B9166C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0813</w:t>
            </w:r>
          </w:p>
        </w:tc>
        <w:tc>
          <w:tcPr>
            <w:tcW w:w="517" w:type="dxa"/>
          </w:tcPr>
          <w:p w14:paraId="0421C7F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008A5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2C74BD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(NR_CA_R16_intra-Core) CR to TR 38.101-2 on symbols for NR carrier aggregation_R19_CAT_A</w:t>
            </w:r>
          </w:p>
        </w:tc>
        <w:tc>
          <w:tcPr>
            <w:tcW w:w="517" w:type="dxa"/>
          </w:tcPr>
          <w:p w14:paraId="62B5986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BA56A4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3EB407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3142BA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R4-2510069</w:t>
            </w:r>
          </w:p>
        </w:tc>
        <w:tc>
          <w:tcPr>
            <w:tcW w:w="1597" w:type="dxa"/>
          </w:tcPr>
          <w:p w14:paraId="27DBA87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30DBC929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NR_CA_R16_intra-Core</w:t>
            </w:r>
          </w:p>
        </w:tc>
        <w:tc>
          <w:tcPr>
            <w:tcW w:w="2323" w:type="dxa"/>
          </w:tcPr>
          <w:p w14:paraId="7AC0E62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8" w:type="dxa"/>
          </w:tcPr>
          <w:p w14:paraId="5549A80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38.521-2; TS/TR ... CR ... </w:t>
            </w:r>
          </w:p>
        </w:tc>
      </w:tr>
      <w:tr w:rsidR="00431398" w:rsidRPr="00431398" w14:paraId="0B65B051" w14:textId="77777777" w:rsidTr="00F03D9A">
        <w:tc>
          <w:tcPr>
            <w:tcW w:w="879" w:type="dxa"/>
          </w:tcPr>
          <w:p w14:paraId="54144E0D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2A031A52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1407</w:t>
            </w:r>
          </w:p>
        </w:tc>
        <w:tc>
          <w:tcPr>
            <w:tcW w:w="517" w:type="dxa"/>
          </w:tcPr>
          <w:p w14:paraId="54158E3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FD7FF6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D22F21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38.101-3 Rel-18 Band Combination Bug Fixes CATF</w:t>
            </w:r>
          </w:p>
        </w:tc>
        <w:tc>
          <w:tcPr>
            <w:tcW w:w="517" w:type="dxa"/>
          </w:tcPr>
          <w:p w14:paraId="70AEEBA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93F4B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41EB74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9696F7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R4-2509547</w:t>
            </w:r>
          </w:p>
        </w:tc>
        <w:tc>
          <w:tcPr>
            <w:tcW w:w="1597" w:type="dxa"/>
          </w:tcPr>
          <w:p w14:paraId="6CE508D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29903C7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NR_CADC_R18_2BDL_xBUL-Core</w:t>
            </w:r>
          </w:p>
        </w:tc>
        <w:tc>
          <w:tcPr>
            <w:tcW w:w="2323" w:type="dxa"/>
          </w:tcPr>
          <w:p w14:paraId="1D6BF1C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282023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398" w:rsidRPr="00431398" w14:paraId="6C6A137A" w14:textId="77777777" w:rsidTr="00F03D9A">
        <w:tc>
          <w:tcPr>
            <w:tcW w:w="879" w:type="dxa"/>
          </w:tcPr>
          <w:p w14:paraId="5729BF7C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77A3CA6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1408</w:t>
            </w:r>
          </w:p>
        </w:tc>
        <w:tc>
          <w:tcPr>
            <w:tcW w:w="517" w:type="dxa"/>
          </w:tcPr>
          <w:p w14:paraId="6198501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44923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0A91881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38.101-3 Rel-18 Band Combination Bug Fixes CATA Rel19</w:t>
            </w:r>
          </w:p>
        </w:tc>
        <w:tc>
          <w:tcPr>
            <w:tcW w:w="517" w:type="dxa"/>
          </w:tcPr>
          <w:p w14:paraId="721DB0E7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81875EB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5D70A23E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50D17B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R4-2509548</w:t>
            </w:r>
          </w:p>
        </w:tc>
        <w:tc>
          <w:tcPr>
            <w:tcW w:w="1597" w:type="dxa"/>
          </w:tcPr>
          <w:p w14:paraId="22529BBF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562DBBF0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NR_CADC_R18_2BDL_xBUL-Core</w:t>
            </w:r>
          </w:p>
        </w:tc>
        <w:tc>
          <w:tcPr>
            <w:tcW w:w="2323" w:type="dxa"/>
          </w:tcPr>
          <w:p w14:paraId="338FBFF4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5.5A.1.1</w:t>
            </w:r>
          </w:p>
        </w:tc>
        <w:tc>
          <w:tcPr>
            <w:tcW w:w="998" w:type="dxa"/>
          </w:tcPr>
          <w:p w14:paraId="2CC3BE58" w14:textId="77777777" w:rsidR="00431398" w:rsidRPr="00431398" w:rsidRDefault="00431398" w:rsidP="004313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313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38.521-3; TS/TR ... CR ... </w:t>
            </w:r>
          </w:p>
        </w:tc>
      </w:tr>
    </w:tbl>
    <w:p w14:paraId="177ED518" w14:textId="77777777" w:rsidR="004A1932" w:rsidRDefault="004A1932" w:rsidP="004A1932"/>
    <w:p w14:paraId="086F5BFC" w14:textId="77777777" w:rsidR="00E144C4" w:rsidRDefault="00E144C4" w:rsidP="00E144C4"/>
    <w:p w14:paraId="21AB1E7B" w14:textId="016F5619" w:rsidR="00712386" w:rsidRDefault="00712386" w:rsidP="00A924D2">
      <w:pPr>
        <w:pStyle w:val="Heading1"/>
        <w:rPr>
          <w:noProof/>
        </w:rPr>
      </w:pPr>
      <w:r>
        <w:rPr>
          <w:noProof/>
        </w:rPr>
        <w:t xml:space="preserve">List of CRs from RAN WG4 for AI </w:t>
      </w:r>
      <w:r w:rsidRPr="00712386">
        <w:rPr>
          <w:noProof/>
        </w:rPr>
        <w:t>9.6.4.8</w:t>
      </w:r>
    </w:p>
    <w:p w14:paraId="021F4F2F" w14:textId="79C1FA45" w:rsidR="00E144C4" w:rsidRDefault="00712386" w:rsidP="00512C52">
      <w:pPr>
        <w:pStyle w:val="Heading2"/>
        <w:rPr>
          <w:rFonts w:cs="Arial"/>
          <w:noProof/>
        </w:rPr>
      </w:pPr>
      <w:r w:rsidRPr="00712386">
        <w:rPr>
          <w:noProof/>
        </w:rPr>
        <w:t>RP-252382</w:t>
      </w:r>
    </w:p>
    <w:p w14:paraId="062D6E2F" w14:textId="4EB5D14A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12386" w:rsidRPr="00712386">
        <w:rPr>
          <w:rFonts w:ascii="Arial" w:hAnsi="Arial" w:cs="Arial"/>
          <w:b/>
          <w:bCs/>
        </w:rPr>
        <w:t>RAN4 CRs to Perf. part: NR demodulation performance Phase 5</w:t>
      </w:r>
    </w:p>
    <w:p w14:paraId="17E8A5B8" w14:textId="1D8D0AC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712386" w:rsidRPr="00712386">
        <w:rPr>
          <w:rFonts w:ascii="Arial" w:hAnsi="Arial" w:cs="Arial"/>
          <w:b/>
          <w:bCs/>
        </w:rPr>
        <w:t>9.6.4.8</w:t>
      </w:r>
    </w:p>
    <w:p w14:paraId="374A9D18" w14:textId="77777777" w:rsidR="00BE01BB" w:rsidRDefault="00BE01BB" w:rsidP="00BE01B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4BB9" w:rsidRPr="00B64BB9" w14:paraId="270ECE32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6D263B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0620D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9E648A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83D779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7EE38E4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094717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F90309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F66D9F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D8688C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2F7908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430E42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86D876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2B0294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B64BB9" w:rsidRPr="00B64BB9" w14:paraId="04A65496" w14:textId="77777777" w:rsidTr="00F03D9A">
        <w:tc>
          <w:tcPr>
            <w:tcW w:w="879" w:type="dxa"/>
          </w:tcPr>
          <w:p w14:paraId="7E091340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3D347C34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0807</w:t>
            </w:r>
          </w:p>
        </w:tc>
        <w:tc>
          <w:tcPr>
            <w:tcW w:w="517" w:type="dxa"/>
          </w:tcPr>
          <w:p w14:paraId="218DBDC5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B5F11A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FEF57AC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(NR_demod_Ph5-Perf) BigCR on 38.101-4 for adding UE demodulation performance requirements for 8Rx with MMSE-IRC</w:t>
            </w:r>
          </w:p>
        </w:tc>
        <w:tc>
          <w:tcPr>
            <w:tcW w:w="517" w:type="dxa"/>
          </w:tcPr>
          <w:p w14:paraId="5C034A88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54F3693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4AED5FD9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F82D563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R4-2510424</w:t>
            </w:r>
          </w:p>
        </w:tc>
        <w:tc>
          <w:tcPr>
            <w:tcW w:w="1597" w:type="dxa"/>
          </w:tcPr>
          <w:p w14:paraId="2940EA5E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3A6BE2DA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NR_demod_Ph5-Perf</w:t>
            </w:r>
          </w:p>
        </w:tc>
        <w:tc>
          <w:tcPr>
            <w:tcW w:w="2323" w:type="dxa"/>
          </w:tcPr>
          <w:p w14:paraId="57EAA2B4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70C79A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BB9" w:rsidRPr="00B64BB9" w14:paraId="7B46BEF3" w14:textId="77777777" w:rsidTr="00F03D9A">
        <w:tc>
          <w:tcPr>
            <w:tcW w:w="879" w:type="dxa"/>
          </w:tcPr>
          <w:p w14:paraId="7C07B8B5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4F45FD20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0719</w:t>
            </w:r>
          </w:p>
        </w:tc>
        <w:tc>
          <w:tcPr>
            <w:tcW w:w="517" w:type="dxa"/>
          </w:tcPr>
          <w:p w14:paraId="4B0C9AC0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99A7B1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AC31960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CR on 38.104: BS demodulation performance requirements for MMSE-IRC</w:t>
            </w:r>
          </w:p>
        </w:tc>
        <w:tc>
          <w:tcPr>
            <w:tcW w:w="517" w:type="dxa"/>
          </w:tcPr>
          <w:p w14:paraId="39B15D2E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450775D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E0019D3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4EBBB32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R4-2512561</w:t>
            </w:r>
          </w:p>
        </w:tc>
        <w:tc>
          <w:tcPr>
            <w:tcW w:w="1597" w:type="dxa"/>
          </w:tcPr>
          <w:p w14:paraId="42795DA2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4509DBFB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NR_demod_Ph5-Perf</w:t>
            </w:r>
          </w:p>
        </w:tc>
        <w:tc>
          <w:tcPr>
            <w:tcW w:w="2323" w:type="dxa"/>
          </w:tcPr>
          <w:p w14:paraId="2648F4A4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8.2.X (New)11.2.1.1311.2.1.1411.2.1.1511.2.1.X (New)B.X (New)</w:t>
            </w:r>
          </w:p>
        </w:tc>
        <w:tc>
          <w:tcPr>
            <w:tcW w:w="998" w:type="dxa"/>
          </w:tcPr>
          <w:p w14:paraId="57DE03DB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38.141-1 38.141-2 CR ... ; TS/TR ... CR ... </w:t>
            </w:r>
          </w:p>
        </w:tc>
      </w:tr>
      <w:tr w:rsidR="00B64BB9" w:rsidRPr="00B64BB9" w14:paraId="2ECBE6DF" w14:textId="77777777" w:rsidTr="00F03D9A">
        <w:tc>
          <w:tcPr>
            <w:tcW w:w="879" w:type="dxa"/>
          </w:tcPr>
          <w:p w14:paraId="64185AAC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38.141-1</w:t>
            </w:r>
          </w:p>
        </w:tc>
        <w:tc>
          <w:tcPr>
            <w:tcW w:w="637" w:type="dxa"/>
          </w:tcPr>
          <w:p w14:paraId="155B75FE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0512</w:t>
            </w:r>
          </w:p>
        </w:tc>
        <w:tc>
          <w:tcPr>
            <w:tcW w:w="517" w:type="dxa"/>
          </w:tcPr>
          <w:p w14:paraId="70CA4E43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295B00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994CFCF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Big CR on TS 38.141-1 for MMSE-IRC requirements</w:t>
            </w:r>
          </w:p>
        </w:tc>
        <w:tc>
          <w:tcPr>
            <w:tcW w:w="517" w:type="dxa"/>
          </w:tcPr>
          <w:p w14:paraId="5CF53CF9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730F133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BA21C13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51BE9FB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R4-2510025</w:t>
            </w:r>
          </w:p>
        </w:tc>
        <w:tc>
          <w:tcPr>
            <w:tcW w:w="1597" w:type="dxa"/>
          </w:tcPr>
          <w:p w14:paraId="2AEC1D4C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F2CC1A7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NR_demod_Ph5-Perf</w:t>
            </w:r>
          </w:p>
        </w:tc>
        <w:tc>
          <w:tcPr>
            <w:tcW w:w="2323" w:type="dxa"/>
          </w:tcPr>
          <w:p w14:paraId="330E03BA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4.6, 8.1.2.1.11(new), 8.2xx(new), B.X(new), C.3, D.5.x(new), D.6.x(new)</w:t>
            </w:r>
          </w:p>
        </w:tc>
        <w:tc>
          <w:tcPr>
            <w:tcW w:w="998" w:type="dxa"/>
          </w:tcPr>
          <w:p w14:paraId="3BB1CB2A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 ; TS/TR ... CR ... </w:t>
            </w:r>
          </w:p>
        </w:tc>
      </w:tr>
      <w:tr w:rsidR="00B64BB9" w:rsidRPr="00B64BB9" w14:paraId="3CBFD6DF" w14:textId="77777777" w:rsidTr="00F03D9A">
        <w:tc>
          <w:tcPr>
            <w:tcW w:w="879" w:type="dxa"/>
          </w:tcPr>
          <w:p w14:paraId="5F64BFF8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38.141-2</w:t>
            </w:r>
          </w:p>
        </w:tc>
        <w:tc>
          <w:tcPr>
            <w:tcW w:w="637" w:type="dxa"/>
          </w:tcPr>
          <w:p w14:paraId="37256775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0661</w:t>
            </w:r>
          </w:p>
        </w:tc>
        <w:tc>
          <w:tcPr>
            <w:tcW w:w="517" w:type="dxa"/>
          </w:tcPr>
          <w:p w14:paraId="30FECF98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6EB6C3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46627B0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BigCR Rel-19 NR BS MMSE-IRC in 38.141-2</w:t>
            </w:r>
          </w:p>
        </w:tc>
        <w:tc>
          <w:tcPr>
            <w:tcW w:w="517" w:type="dxa"/>
          </w:tcPr>
          <w:p w14:paraId="1E0D6467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2D1989E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DD886AB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6B31A7A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R4-2510992</w:t>
            </w:r>
          </w:p>
        </w:tc>
        <w:tc>
          <w:tcPr>
            <w:tcW w:w="1597" w:type="dxa"/>
          </w:tcPr>
          <w:p w14:paraId="100B8853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25798F00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BB9">
              <w:rPr>
                <w:rFonts w:ascii="Calibri" w:eastAsia="Calibri" w:hAnsi="Calibri"/>
                <w:sz w:val="16"/>
                <w:szCs w:val="16"/>
                <w:lang w:eastAsia="en-US"/>
              </w:rPr>
              <w:t>NR_demod_Ph5-Perf</w:t>
            </w:r>
          </w:p>
        </w:tc>
        <w:tc>
          <w:tcPr>
            <w:tcW w:w="2323" w:type="dxa"/>
          </w:tcPr>
          <w:p w14:paraId="436FCB57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D8A85D" w14:textId="77777777" w:rsidR="00B64BB9" w:rsidRPr="00B64BB9" w:rsidRDefault="00B64BB9" w:rsidP="00B64B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8CD6A93" w14:textId="77777777" w:rsidR="00712386" w:rsidRDefault="00712386" w:rsidP="00BE01BB"/>
    <w:p w14:paraId="18059E8E" w14:textId="7A76715B" w:rsidR="00E144C4" w:rsidRDefault="00712386" w:rsidP="00712386">
      <w:pPr>
        <w:pStyle w:val="Heading1"/>
      </w:pPr>
      <w:r>
        <w:rPr>
          <w:noProof/>
        </w:rPr>
        <w:t>List of CRs from RAN WG4 for AI 14</w:t>
      </w:r>
    </w:p>
    <w:p w14:paraId="03BBD266" w14:textId="284BD15E" w:rsidR="00E144C4" w:rsidRDefault="001461E7" w:rsidP="00512C52">
      <w:pPr>
        <w:pStyle w:val="Heading2"/>
        <w:rPr>
          <w:rFonts w:cs="Arial"/>
          <w:noProof/>
        </w:rPr>
      </w:pPr>
      <w:r w:rsidRPr="001461E7">
        <w:rPr>
          <w:noProof/>
        </w:rPr>
        <w:t>RP-252383</w:t>
      </w:r>
    </w:p>
    <w:p w14:paraId="5783525E" w14:textId="65738BE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7</w:t>
      </w:r>
    </w:p>
    <w:p w14:paraId="63FBCCA5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3544DD6" w14:textId="77777777" w:rsidR="00C5504D" w:rsidRDefault="00C5504D" w:rsidP="00C5504D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5F98" w:rsidRPr="00405F98" w14:paraId="0FCC3A80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7ECB9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5450F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B3050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D4833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BB564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E9FEE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E5536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BCEAE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8BCBD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18257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6213B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9AD98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98C50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05F98" w:rsidRPr="00405F98" w14:paraId="2B8A0A3F" w14:textId="77777777" w:rsidTr="00F03D9A">
        <w:tc>
          <w:tcPr>
            <w:tcW w:w="879" w:type="dxa"/>
          </w:tcPr>
          <w:p w14:paraId="28ECEB8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2413BE1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3000</w:t>
            </w:r>
          </w:p>
        </w:tc>
        <w:tc>
          <w:tcPr>
            <w:tcW w:w="517" w:type="dxa"/>
          </w:tcPr>
          <w:p w14:paraId="2470F08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C7E89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32031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CR on clarification of UL/DL bandwidths on overlapping NR SUL and NR bands</w:t>
            </w:r>
          </w:p>
        </w:tc>
        <w:tc>
          <w:tcPr>
            <w:tcW w:w="517" w:type="dxa"/>
          </w:tcPr>
          <w:p w14:paraId="1CADE30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EB2A3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39BF029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FD3B57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R4-2511813</w:t>
            </w:r>
          </w:p>
        </w:tc>
        <w:tc>
          <w:tcPr>
            <w:tcW w:w="1597" w:type="dxa"/>
          </w:tcPr>
          <w:p w14:paraId="27E6A40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Qualcomm, Huawei,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HiSilicon,Nokia</w:t>
            </w:r>
            <w:proofErr w:type="gramEnd"/>
          </w:p>
        </w:tc>
        <w:tc>
          <w:tcPr>
            <w:tcW w:w="1122" w:type="dxa"/>
          </w:tcPr>
          <w:p w14:paraId="562F60C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NR_SUL_combos_R17-Core</w:t>
            </w:r>
          </w:p>
        </w:tc>
        <w:tc>
          <w:tcPr>
            <w:tcW w:w="2323" w:type="dxa"/>
          </w:tcPr>
          <w:p w14:paraId="729FBF8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82873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5F98" w:rsidRPr="00405F98" w14:paraId="248502BC" w14:textId="77777777" w:rsidTr="00F03D9A">
        <w:tc>
          <w:tcPr>
            <w:tcW w:w="879" w:type="dxa"/>
          </w:tcPr>
          <w:p w14:paraId="69B7CE7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B78217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3001</w:t>
            </w:r>
          </w:p>
        </w:tc>
        <w:tc>
          <w:tcPr>
            <w:tcW w:w="517" w:type="dxa"/>
          </w:tcPr>
          <w:p w14:paraId="5AA9A11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95995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E27877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CR on clarification of UL/DL bandwidths on overlapping NR SUL and NR bands</w:t>
            </w:r>
          </w:p>
        </w:tc>
        <w:tc>
          <w:tcPr>
            <w:tcW w:w="517" w:type="dxa"/>
          </w:tcPr>
          <w:p w14:paraId="2D851F0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703080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A5719B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A82EF1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R4-2511064</w:t>
            </w:r>
          </w:p>
        </w:tc>
        <w:tc>
          <w:tcPr>
            <w:tcW w:w="1597" w:type="dxa"/>
          </w:tcPr>
          <w:p w14:paraId="0C1AAB8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Qualcomm, Huawei, HiSilicon, Nokia</w:t>
            </w:r>
          </w:p>
        </w:tc>
        <w:tc>
          <w:tcPr>
            <w:tcW w:w="1122" w:type="dxa"/>
          </w:tcPr>
          <w:p w14:paraId="76325A9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NR_SUL_combos_R17-Core, NR_SUL_combos_R18-Core</w:t>
            </w:r>
          </w:p>
        </w:tc>
        <w:tc>
          <w:tcPr>
            <w:tcW w:w="2323" w:type="dxa"/>
          </w:tcPr>
          <w:p w14:paraId="04CA2DD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5.2C.4</w:t>
            </w:r>
          </w:p>
        </w:tc>
        <w:tc>
          <w:tcPr>
            <w:tcW w:w="998" w:type="dxa"/>
          </w:tcPr>
          <w:p w14:paraId="5B4C988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TS38.521-1 ; TS/TR ... CR ... </w:t>
            </w:r>
          </w:p>
        </w:tc>
      </w:tr>
      <w:tr w:rsidR="00405F98" w:rsidRPr="00405F98" w14:paraId="4C70C51B" w14:textId="77777777" w:rsidTr="00F03D9A">
        <w:tc>
          <w:tcPr>
            <w:tcW w:w="879" w:type="dxa"/>
          </w:tcPr>
          <w:p w14:paraId="1DC6B1E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AA3A8F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3002</w:t>
            </w:r>
          </w:p>
        </w:tc>
        <w:tc>
          <w:tcPr>
            <w:tcW w:w="517" w:type="dxa"/>
          </w:tcPr>
          <w:p w14:paraId="2395A82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5FCDC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965682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CR on clarification of UL/DL bandwidths on overlapping NR SUL and NR bands</w:t>
            </w:r>
          </w:p>
        </w:tc>
        <w:tc>
          <w:tcPr>
            <w:tcW w:w="517" w:type="dxa"/>
          </w:tcPr>
          <w:p w14:paraId="2259E12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D209E5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76665E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E5F94F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R4-2511065</w:t>
            </w:r>
          </w:p>
        </w:tc>
        <w:tc>
          <w:tcPr>
            <w:tcW w:w="1597" w:type="dxa"/>
          </w:tcPr>
          <w:p w14:paraId="43E3EB2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Qualcomm, Huawei, HiSilicon, Nokia</w:t>
            </w:r>
          </w:p>
        </w:tc>
        <w:tc>
          <w:tcPr>
            <w:tcW w:w="1122" w:type="dxa"/>
          </w:tcPr>
          <w:p w14:paraId="19C216C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NR_SUL_combos_R17-Core, NR_SUL_combos_R18-Core, NR_CADC_SUL_R19-Core</w:t>
            </w:r>
          </w:p>
        </w:tc>
        <w:tc>
          <w:tcPr>
            <w:tcW w:w="2323" w:type="dxa"/>
          </w:tcPr>
          <w:p w14:paraId="45F1C78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5.2C.4</w:t>
            </w:r>
          </w:p>
        </w:tc>
        <w:tc>
          <w:tcPr>
            <w:tcW w:w="998" w:type="dxa"/>
          </w:tcPr>
          <w:p w14:paraId="67809F6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TS38.521-1 ; TS/TR ... CR ... </w:t>
            </w:r>
          </w:p>
        </w:tc>
      </w:tr>
      <w:tr w:rsidR="00405F98" w:rsidRPr="00405F98" w14:paraId="6A8EDE04" w14:textId="77777777" w:rsidTr="00F03D9A">
        <w:tc>
          <w:tcPr>
            <w:tcW w:w="879" w:type="dxa"/>
          </w:tcPr>
          <w:p w14:paraId="1D46729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2A756F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3020</w:t>
            </w:r>
          </w:p>
        </w:tc>
        <w:tc>
          <w:tcPr>
            <w:tcW w:w="517" w:type="dxa"/>
          </w:tcPr>
          <w:p w14:paraId="58BFED1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F851E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6A884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(NR_SUL_combos_R16-Core) CR to TS 38.101-1 Rel-16 cat F, SUL and CA requirements</w:t>
            </w:r>
          </w:p>
        </w:tc>
        <w:tc>
          <w:tcPr>
            <w:tcW w:w="517" w:type="dxa"/>
          </w:tcPr>
          <w:p w14:paraId="3BFB97B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F8F61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1306A92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194F9B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R4-2511810</w:t>
            </w:r>
          </w:p>
        </w:tc>
        <w:tc>
          <w:tcPr>
            <w:tcW w:w="1597" w:type="dxa"/>
          </w:tcPr>
          <w:p w14:paraId="4B3DB20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18E4C09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NR_SUL_combos_R16-Core</w:t>
            </w:r>
          </w:p>
        </w:tc>
        <w:tc>
          <w:tcPr>
            <w:tcW w:w="2323" w:type="dxa"/>
          </w:tcPr>
          <w:p w14:paraId="1ABD4FA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A66C1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5F98" w:rsidRPr="00405F98" w14:paraId="44A6B1D2" w14:textId="77777777" w:rsidTr="00F03D9A">
        <w:tc>
          <w:tcPr>
            <w:tcW w:w="879" w:type="dxa"/>
          </w:tcPr>
          <w:p w14:paraId="05E829E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69D473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3021</w:t>
            </w:r>
          </w:p>
        </w:tc>
        <w:tc>
          <w:tcPr>
            <w:tcW w:w="517" w:type="dxa"/>
          </w:tcPr>
          <w:p w14:paraId="4AC19B7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76DF1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58E5D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(NR_SUL_combos_R16-Core) CR to TS 38.101-1 Rel-17 cat A, SUL and CA requirements</w:t>
            </w:r>
          </w:p>
        </w:tc>
        <w:tc>
          <w:tcPr>
            <w:tcW w:w="517" w:type="dxa"/>
          </w:tcPr>
          <w:p w14:paraId="4C7678A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8001E6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379B069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157EED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R4-2511386</w:t>
            </w:r>
          </w:p>
        </w:tc>
        <w:tc>
          <w:tcPr>
            <w:tcW w:w="1597" w:type="dxa"/>
          </w:tcPr>
          <w:p w14:paraId="3573C71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35A899C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NR_SUL_combos_R16-Core</w:t>
            </w:r>
          </w:p>
        </w:tc>
        <w:tc>
          <w:tcPr>
            <w:tcW w:w="2323" w:type="dxa"/>
          </w:tcPr>
          <w:p w14:paraId="2020A03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AF42E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5F98" w:rsidRPr="00405F98" w14:paraId="66620D8E" w14:textId="77777777" w:rsidTr="00F03D9A">
        <w:tc>
          <w:tcPr>
            <w:tcW w:w="879" w:type="dxa"/>
          </w:tcPr>
          <w:p w14:paraId="4A00A29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569C0B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3022</w:t>
            </w:r>
          </w:p>
        </w:tc>
        <w:tc>
          <w:tcPr>
            <w:tcW w:w="517" w:type="dxa"/>
          </w:tcPr>
          <w:p w14:paraId="1512E1C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6B889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863329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(NR_SUL_combos_R16-Core) CR to TS 38.101-1 Rel-18 cat A, SUL and CA requirements</w:t>
            </w:r>
          </w:p>
        </w:tc>
        <w:tc>
          <w:tcPr>
            <w:tcW w:w="517" w:type="dxa"/>
          </w:tcPr>
          <w:p w14:paraId="6099884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D0CE99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3697C9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0DCFB0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R4-2511387</w:t>
            </w:r>
          </w:p>
        </w:tc>
        <w:tc>
          <w:tcPr>
            <w:tcW w:w="1597" w:type="dxa"/>
          </w:tcPr>
          <w:p w14:paraId="28971D7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4852944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NR_SUL_combos_R16-Core</w:t>
            </w:r>
          </w:p>
        </w:tc>
        <w:tc>
          <w:tcPr>
            <w:tcW w:w="2323" w:type="dxa"/>
          </w:tcPr>
          <w:p w14:paraId="23105D0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CD0C6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5F98" w:rsidRPr="00405F98" w14:paraId="1A9D5DC2" w14:textId="77777777" w:rsidTr="00F03D9A">
        <w:tc>
          <w:tcPr>
            <w:tcW w:w="879" w:type="dxa"/>
          </w:tcPr>
          <w:p w14:paraId="5AAEF2A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49ECF8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3023</w:t>
            </w:r>
          </w:p>
        </w:tc>
        <w:tc>
          <w:tcPr>
            <w:tcW w:w="517" w:type="dxa"/>
          </w:tcPr>
          <w:p w14:paraId="5B8B202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5CD93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C0638E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(NR_SUL_combos_R16-Core) CR to TS 38.101-1 Rel-19 cat A, SUL and CA requirements</w:t>
            </w:r>
          </w:p>
        </w:tc>
        <w:tc>
          <w:tcPr>
            <w:tcW w:w="517" w:type="dxa"/>
          </w:tcPr>
          <w:p w14:paraId="35C0A2B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A2E5EC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FF6E98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E690BA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R4-2511388</w:t>
            </w:r>
          </w:p>
        </w:tc>
        <w:tc>
          <w:tcPr>
            <w:tcW w:w="1597" w:type="dxa"/>
          </w:tcPr>
          <w:p w14:paraId="7EF1B17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1931A58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NR_SUL_combos_R16-Core</w:t>
            </w:r>
          </w:p>
        </w:tc>
        <w:tc>
          <w:tcPr>
            <w:tcW w:w="2323" w:type="dxa"/>
          </w:tcPr>
          <w:p w14:paraId="20A8059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EB014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5F98" w:rsidRPr="00405F98" w14:paraId="3DE68963" w14:textId="77777777" w:rsidTr="00F03D9A">
        <w:tc>
          <w:tcPr>
            <w:tcW w:w="879" w:type="dxa"/>
          </w:tcPr>
          <w:p w14:paraId="2222A83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269BACB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0793</w:t>
            </w:r>
          </w:p>
        </w:tc>
        <w:tc>
          <w:tcPr>
            <w:tcW w:w="517" w:type="dxa"/>
          </w:tcPr>
          <w:p w14:paraId="3D3E539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1A3AB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4AB34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Correction to K1 value for CA requirements</w:t>
            </w:r>
          </w:p>
        </w:tc>
        <w:tc>
          <w:tcPr>
            <w:tcW w:w="517" w:type="dxa"/>
          </w:tcPr>
          <w:p w14:paraId="44CB905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6E322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16.21.0</w:t>
            </w:r>
          </w:p>
        </w:tc>
        <w:tc>
          <w:tcPr>
            <w:tcW w:w="758" w:type="dxa"/>
          </w:tcPr>
          <w:p w14:paraId="2E85D68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F830DB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R4-2509665</w:t>
            </w:r>
          </w:p>
        </w:tc>
        <w:tc>
          <w:tcPr>
            <w:tcW w:w="1597" w:type="dxa"/>
          </w:tcPr>
          <w:p w14:paraId="41B32E0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1F9B3F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337AA48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06FB6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5F98" w:rsidRPr="00405F98" w14:paraId="3CDF62B8" w14:textId="77777777" w:rsidTr="00F03D9A">
        <w:tc>
          <w:tcPr>
            <w:tcW w:w="879" w:type="dxa"/>
          </w:tcPr>
          <w:p w14:paraId="503169F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12BA1E4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0794</w:t>
            </w:r>
          </w:p>
        </w:tc>
        <w:tc>
          <w:tcPr>
            <w:tcW w:w="517" w:type="dxa"/>
          </w:tcPr>
          <w:p w14:paraId="0927D6C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6702A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DDBEA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Correction to K1 value for CA requirements</w:t>
            </w:r>
          </w:p>
        </w:tc>
        <w:tc>
          <w:tcPr>
            <w:tcW w:w="517" w:type="dxa"/>
          </w:tcPr>
          <w:p w14:paraId="0FE6C09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276364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17.17.0</w:t>
            </w:r>
          </w:p>
        </w:tc>
        <w:tc>
          <w:tcPr>
            <w:tcW w:w="758" w:type="dxa"/>
          </w:tcPr>
          <w:p w14:paraId="2C0BE8E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FF1B8F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R4-2509666</w:t>
            </w:r>
          </w:p>
        </w:tc>
        <w:tc>
          <w:tcPr>
            <w:tcW w:w="1597" w:type="dxa"/>
          </w:tcPr>
          <w:p w14:paraId="57526CB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020B7A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5231D34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83870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5F98" w:rsidRPr="00405F98" w14:paraId="6123E514" w14:textId="77777777" w:rsidTr="00F03D9A">
        <w:tc>
          <w:tcPr>
            <w:tcW w:w="879" w:type="dxa"/>
          </w:tcPr>
          <w:p w14:paraId="60DB048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4D48DCF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0795</w:t>
            </w:r>
          </w:p>
        </w:tc>
        <w:tc>
          <w:tcPr>
            <w:tcW w:w="517" w:type="dxa"/>
          </w:tcPr>
          <w:p w14:paraId="7F53007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44FF2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7FCC6F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Correction to K1 value for CA requirements</w:t>
            </w:r>
          </w:p>
        </w:tc>
        <w:tc>
          <w:tcPr>
            <w:tcW w:w="517" w:type="dxa"/>
          </w:tcPr>
          <w:p w14:paraId="2768F49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07C84C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43FD743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D5F6FB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R4-2509667</w:t>
            </w:r>
          </w:p>
        </w:tc>
        <w:tc>
          <w:tcPr>
            <w:tcW w:w="1597" w:type="dxa"/>
          </w:tcPr>
          <w:p w14:paraId="014DA4B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AB49CE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1DF3378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A55E6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5F98" w:rsidRPr="00405F98" w14:paraId="72D05554" w14:textId="77777777" w:rsidTr="00F03D9A">
        <w:tc>
          <w:tcPr>
            <w:tcW w:w="879" w:type="dxa"/>
          </w:tcPr>
          <w:p w14:paraId="39182D4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38.101-4</w:t>
            </w:r>
          </w:p>
        </w:tc>
        <w:tc>
          <w:tcPr>
            <w:tcW w:w="637" w:type="dxa"/>
          </w:tcPr>
          <w:p w14:paraId="6F8E12C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0797</w:t>
            </w:r>
          </w:p>
        </w:tc>
        <w:tc>
          <w:tcPr>
            <w:tcW w:w="517" w:type="dxa"/>
          </w:tcPr>
          <w:p w14:paraId="38740EA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63D25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896F7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(NR_L1enh_URLLC-Perf) Update on PDSCH 0.001% BLER correlation matrix and CQI reporting with Table 3</w:t>
            </w:r>
          </w:p>
        </w:tc>
        <w:tc>
          <w:tcPr>
            <w:tcW w:w="517" w:type="dxa"/>
          </w:tcPr>
          <w:p w14:paraId="5285AE2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76CF0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16.21.0</w:t>
            </w:r>
          </w:p>
        </w:tc>
        <w:tc>
          <w:tcPr>
            <w:tcW w:w="758" w:type="dxa"/>
          </w:tcPr>
          <w:p w14:paraId="01F2317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36072E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R4-2512623</w:t>
            </w:r>
          </w:p>
        </w:tc>
        <w:tc>
          <w:tcPr>
            <w:tcW w:w="1597" w:type="dxa"/>
          </w:tcPr>
          <w:p w14:paraId="6625DFF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60EE15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NR_L1enh_URLLC-Perf</w:t>
            </w:r>
          </w:p>
        </w:tc>
        <w:tc>
          <w:tcPr>
            <w:tcW w:w="2323" w:type="dxa"/>
          </w:tcPr>
          <w:p w14:paraId="13E7F78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5.2.2.1.5, 5.2.2.2.5, 5.2.3.1.5, 5.2.3.2.5, 6.2.3.1.1.2</w:t>
            </w:r>
          </w:p>
        </w:tc>
        <w:tc>
          <w:tcPr>
            <w:tcW w:w="998" w:type="dxa"/>
          </w:tcPr>
          <w:p w14:paraId="450F30C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38.521-4 CR  1005; TS/TR ... CR ... </w:t>
            </w:r>
          </w:p>
        </w:tc>
      </w:tr>
      <w:tr w:rsidR="00405F98" w:rsidRPr="00405F98" w14:paraId="6CD08033" w14:textId="77777777" w:rsidTr="00F03D9A">
        <w:tc>
          <w:tcPr>
            <w:tcW w:w="879" w:type="dxa"/>
          </w:tcPr>
          <w:p w14:paraId="3D66797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1F4DBCB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0798</w:t>
            </w:r>
          </w:p>
        </w:tc>
        <w:tc>
          <w:tcPr>
            <w:tcW w:w="517" w:type="dxa"/>
          </w:tcPr>
          <w:p w14:paraId="044CA79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C55AA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330DC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(NR_L1enh_URLLC-Perf) Update on PDSCH 0.001% BLER correlation matrix and CQI reporting with Table 3 (Rel17)</w:t>
            </w:r>
          </w:p>
        </w:tc>
        <w:tc>
          <w:tcPr>
            <w:tcW w:w="517" w:type="dxa"/>
          </w:tcPr>
          <w:p w14:paraId="1AA59BF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E5C029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17.17.0</w:t>
            </w:r>
          </w:p>
        </w:tc>
        <w:tc>
          <w:tcPr>
            <w:tcW w:w="758" w:type="dxa"/>
          </w:tcPr>
          <w:p w14:paraId="0ADBD10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DEF4E5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R4-2509826</w:t>
            </w:r>
          </w:p>
        </w:tc>
        <w:tc>
          <w:tcPr>
            <w:tcW w:w="1597" w:type="dxa"/>
          </w:tcPr>
          <w:p w14:paraId="509D340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9E2A56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NR_L1enh_URLLC-Perf</w:t>
            </w:r>
          </w:p>
        </w:tc>
        <w:tc>
          <w:tcPr>
            <w:tcW w:w="2323" w:type="dxa"/>
          </w:tcPr>
          <w:p w14:paraId="46F0094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5.2.2.1.5, 5.2.2.2.5, 5.2.3.1.5, 5.2.3.2.5, 6.2.3.1.1.2</w:t>
            </w:r>
          </w:p>
        </w:tc>
        <w:tc>
          <w:tcPr>
            <w:tcW w:w="998" w:type="dxa"/>
          </w:tcPr>
          <w:p w14:paraId="019FDC3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38.521-4 CR  1005; TS/TR ... CR ... </w:t>
            </w:r>
          </w:p>
        </w:tc>
      </w:tr>
      <w:tr w:rsidR="00405F98" w:rsidRPr="00405F98" w14:paraId="55B3AA1E" w14:textId="77777777" w:rsidTr="00F03D9A">
        <w:tc>
          <w:tcPr>
            <w:tcW w:w="879" w:type="dxa"/>
          </w:tcPr>
          <w:p w14:paraId="15D30A4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5C3E44C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0799</w:t>
            </w:r>
          </w:p>
        </w:tc>
        <w:tc>
          <w:tcPr>
            <w:tcW w:w="517" w:type="dxa"/>
          </w:tcPr>
          <w:p w14:paraId="5BE21B6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4126D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A7BCE5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(NR_L1enh_URLLC-Perf) Update on PDSCH 0.001% BLER correlation matrix and CQI reporting with Table 3 (Rel18)</w:t>
            </w:r>
          </w:p>
        </w:tc>
        <w:tc>
          <w:tcPr>
            <w:tcW w:w="517" w:type="dxa"/>
          </w:tcPr>
          <w:p w14:paraId="3AA796F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A57D79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26F60BA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82ACD8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R4-2509827</w:t>
            </w:r>
          </w:p>
        </w:tc>
        <w:tc>
          <w:tcPr>
            <w:tcW w:w="1597" w:type="dxa"/>
          </w:tcPr>
          <w:p w14:paraId="2D1C950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C8E229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NR_L1enh_URLLC-Perf</w:t>
            </w:r>
          </w:p>
        </w:tc>
        <w:tc>
          <w:tcPr>
            <w:tcW w:w="2323" w:type="dxa"/>
          </w:tcPr>
          <w:p w14:paraId="33D17D5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5.2.2.1.5, 5.2.2.2.5, 5.2.3.1.5, 5.2.3.2.5, 6.2.3.1.1.2</w:t>
            </w:r>
          </w:p>
        </w:tc>
        <w:tc>
          <w:tcPr>
            <w:tcW w:w="998" w:type="dxa"/>
          </w:tcPr>
          <w:p w14:paraId="06C1D92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38.521-4 CR  1005; TS/TR ... CR ... </w:t>
            </w:r>
          </w:p>
        </w:tc>
      </w:tr>
      <w:tr w:rsidR="00405F98" w:rsidRPr="00405F98" w14:paraId="7079ED64" w14:textId="77777777" w:rsidTr="00F03D9A">
        <w:tc>
          <w:tcPr>
            <w:tcW w:w="879" w:type="dxa"/>
          </w:tcPr>
          <w:p w14:paraId="689226A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49E1A1C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0802</w:t>
            </w:r>
          </w:p>
        </w:tc>
        <w:tc>
          <w:tcPr>
            <w:tcW w:w="517" w:type="dxa"/>
          </w:tcPr>
          <w:p w14:paraId="7007D8E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18398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63F1B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Update on applicability of requirements for PMI 16 and 32Tx</w:t>
            </w:r>
          </w:p>
        </w:tc>
        <w:tc>
          <w:tcPr>
            <w:tcW w:w="517" w:type="dxa"/>
          </w:tcPr>
          <w:p w14:paraId="193DF00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2ED70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16.21.0</w:t>
            </w:r>
          </w:p>
        </w:tc>
        <w:tc>
          <w:tcPr>
            <w:tcW w:w="758" w:type="dxa"/>
          </w:tcPr>
          <w:p w14:paraId="37FBD2C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2D1EEC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R4-2512640</w:t>
            </w:r>
          </w:p>
        </w:tc>
        <w:tc>
          <w:tcPr>
            <w:tcW w:w="1597" w:type="dxa"/>
          </w:tcPr>
          <w:p w14:paraId="5AC294B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Technologies, CAICT</w:t>
            </w:r>
          </w:p>
        </w:tc>
        <w:tc>
          <w:tcPr>
            <w:tcW w:w="1122" w:type="dxa"/>
          </w:tcPr>
          <w:p w14:paraId="75CF5E4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2F60E66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6.1.1.3, 6.1.1.4</w:t>
            </w:r>
          </w:p>
        </w:tc>
        <w:tc>
          <w:tcPr>
            <w:tcW w:w="998" w:type="dxa"/>
          </w:tcPr>
          <w:p w14:paraId="33737C7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38.521-4 CR 1000 ; TS/TR ... CR ... </w:t>
            </w:r>
          </w:p>
        </w:tc>
      </w:tr>
      <w:tr w:rsidR="00405F98" w:rsidRPr="00405F98" w14:paraId="0200C301" w14:textId="77777777" w:rsidTr="00F03D9A">
        <w:tc>
          <w:tcPr>
            <w:tcW w:w="879" w:type="dxa"/>
          </w:tcPr>
          <w:p w14:paraId="1094F63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3DB64A3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0803</w:t>
            </w:r>
          </w:p>
        </w:tc>
        <w:tc>
          <w:tcPr>
            <w:tcW w:w="517" w:type="dxa"/>
          </w:tcPr>
          <w:p w14:paraId="1549D63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AC5C6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6142B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Update on applicability of requirements for PMI 16 and 32Tx (Rel17)</w:t>
            </w:r>
          </w:p>
        </w:tc>
        <w:tc>
          <w:tcPr>
            <w:tcW w:w="517" w:type="dxa"/>
          </w:tcPr>
          <w:p w14:paraId="2D485C6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C0D24D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17.17.0</w:t>
            </w:r>
          </w:p>
        </w:tc>
        <w:tc>
          <w:tcPr>
            <w:tcW w:w="758" w:type="dxa"/>
          </w:tcPr>
          <w:p w14:paraId="2F4C4FD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DA0846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R4-2509842</w:t>
            </w:r>
          </w:p>
        </w:tc>
        <w:tc>
          <w:tcPr>
            <w:tcW w:w="1597" w:type="dxa"/>
          </w:tcPr>
          <w:p w14:paraId="32039F2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CAICT</w:t>
            </w:r>
          </w:p>
        </w:tc>
        <w:tc>
          <w:tcPr>
            <w:tcW w:w="1122" w:type="dxa"/>
          </w:tcPr>
          <w:p w14:paraId="4FFDAF8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52439A6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6.1.1.3, 6.1.1.4</w:t>
            </w:r>
          </w:p>
        </w:tc>
        <w:tc>
          <w:tcPr>
            <w:tcW w:w="998" w:type="dxa"/>
          </w:tcPr>
          <w:p w14:paraId="0686F20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38.521-4 CR 1000 ; TS/TR ... CR ... </w:t>
            </w:r>
          </w:p>
        </w:tc>
      </w:tr>
      <w:tr w:rsidR="00405F98" w:rsidRPr="00405F98" w14:paraId="66CF1045" w14:textId="77777777" w:rsidTr="00F03D9A">
        <w:tc>
          <w:tcPr>
            <w:tcW w:w="879" w:type="dxa"/>
          </w:tcPr>
          <w:p w14:paraId="7245AE8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7644DDC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0804</w:t>
            </w:r>
          </w:p>
        </w:tc>
        <w:tc>
          <w:tcPr>
            <w:tcW w:w="517" w:type="dxa"/>
          </w:tcPr>
          <w:p w14:paraId="4AFD651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1B69E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4B9F71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Update on applicability of requirements for PMI 16 and 32Tx (Rel18)</w:t>
            </w:r>
          </w:p>
        </w:tc>
        <w:tc>
          <w:tcPr>
            <w:tcW w:w="517" w:type="dxa"/>
          </w:tcPr>
          <w:p w14:paraId="3D490E1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6AE4EF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58172B1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BDC423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R4-2509843</w:t>
            </w:r>
          </w:p>
        </w:tc>
        <w:tc>
          <w:tcPr>
            <w:tcW w:w="1597" w:type="dxa"/>
          </w:tcPr>
          <w:p w14:paraId="1BE5B27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CAICT</w:t>
            </w:r>
          </w:p>
        </w:tc>
        <w:tc>
          <w:tcPr>
            <w:tcW w:w="1122" w:type="dxa"/>
          </w:tcPr>
          <w:p w14:paraId="55FC61A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4E3C6A5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6.1.1.3, 6.1.1.4</w:t>
            </w:r>
          </w:p>
        </w:tc>
        <w:tc>
          <w:tcPr>
            <w:tcW w:w="998" w:type="dxa"/>
          </w:tcPr>
          <w:p w14:paraId="7EC8576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38.521-4 CR 1000 ; </w:t>
            </w: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405F98" w:rsidRPr="00405F98" w14:paraId="1FF5C223" w14:textId="77777777" w:rsidTr="00F03D9A">
        <w:tc>
          <w:tcPr>
            <w:tcW w:w="879" w:type="dxa"/>
          </w:tcPr>
          <w:p w14:paraId="30B003E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6B9290C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5739</w:t>
            </w:r>
          </w:p>
        </w:tc>
        <w:tc>
          <w:tcPr>
            <w:tcW w:w="517" w:type="dxa"/>
          </w:tcPr>
          <w:p w14:paraId="70C916A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77085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A86EAD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(NR_RRM_Enh-Perf) CR on EN-DC inter-frequency CGI identification of NR neighbor cell in FR2 – R16</w:t>
            </w:r>
          </w:p>
        </w:tc>
        <w:tc>
          <w:tcPr>
            <w:tcW w:w="517" w:type="dxa"/>
          </w:tcPr>
          <w:p w14:paraId="74EAE9E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1B3F0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774E6ED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6FE68C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R4-2512314</w:t>
            </w:r>
          </w:p>
        </w:tc>
        <w:tc>
          <w:tcPr>
            <w:tcW w:w="1597" w:type="dxa"/>
          </w:tcPr>
          <w:p w14:paraId="3907335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6449C3F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NR_RRM_enh-Perf</w:t>
            </w:r>
          </w:p>
        </w:tc>
        <w:tc>
          <w:tcPr>
            <w:tcW w:w="2323" w:type="dxa"/>
          </w:tcPr>
          <w:p w14:paraId="7CF06E8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A.5.6.5.1</w:t>
            </w:r>
          </w:p>
        </w:tc>
        <w:tc>
          <w:tcPr>
            <w:tcW w:w="998" w:type="dxa"/>
          </w:tcPr>
          <w:p w14:paraId="2ECD95B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5F98" w:rsidRPr="00405F98" w14:paraId="73054947" w14:textId="77777777" w:rsidTr="00F03D9A">
        <w:tc>
          <w:tcPr>
            <w:tcW w:w="879" w:type="dxa"/>
          </w:tcPr>
          <w:p w14:paraId="322569B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05589B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5740</w:t>
            </w:r>
          </w:p>
        </w:tc>
        <w:tc>
          <w:tcPr>
            <w:tcW w:w="517" w:type="dxa"/>
          </w:tcPr>
          <w:p w14:paraId="4C9205F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FB49D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4D968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(NR_RRM_Enh-Perf) CR on EN-DC inter-frequency CGI identification of NR neighbor cell in FR2 – R16</w:t>
            </w:r>
          </w:p>
        </w:tc>
        <w:tc>
          <w:tcPr>
            <w:tcW w:w="517" w:type="dxa"/>
          </w:tcPr>
          <w:p w14:paraId="6A947A7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D2AA40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47E2C1D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132F1C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R4-2512338</w:t>
            </w:r>
          </w:p>
        </w:tc>
        <w:tc>
          <w:tcPr>
            <w:tcW w:w="1597" w:type="dxa"/>
          </w:tcPr>
          <w:p w14:paraId="7A73351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30C98C1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NR_RRM_enh-Perf</w:t>
            </w:r>
          </w:p>
        </w:tc>
        <w:tc>
          <w:tcPr>
            <w:tcW w:w="2323" w:type="dxa"/>
          </w:tcPr>
          <w:p w14:paraId="3F1090F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A.5.6.5.1</w:t>
            </w:r>
          </w:p>
        </w:tc>
        <w:tc>
          <w:tcPr>
            <w:tcW w:w="998" w:type="dxa"/>
          </w:tcPr>
          <w:p w14:paraId="7995630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5F98" w:rsidRPr="00405F98" w14:paraId="62C07420" w14:textId="77777777" w:rsidTr="00F03D9A">
        <w:tc>
          <w:tcPr>
            <w:tcW w:w="879" w:type="dxa"/>
          </w:tcPr>
          <w:p w14:paraId="2CD9101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E4C3B5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5741</w:t>
            </w:r>
          </w:p>
        </w:tc>
        <w:tc>
          <w:tcPr>
            <w:tcW w:w="517" w:type="dxa"/>
          </w:tcPr>
          <w:p w14:paraId="6D8C8C4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EDA72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F3261A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(NR_RRM_Enh-Perf) CR on EN-DC inter-frequency CGI identification of NR neighbor cell in FR2 – R16</w:t>
            </w:r>
          </w:p>
        </w:tc>
        <w:tc>
          <w:tcPr>
            <w:tcW w:w="517" w:type="dxa"/>
          </w:tcPr>
          <w:p w14:paraId="1AD91F6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695B2A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7F4093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812343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R4-2509448</w:t>
            </w:r>
          </w:p>
        </w:tc>
        <w:tc>
          <w:tcPr>
            <w:tcW w:w="1597" w:type="dxa"/>
          </w:tcPr>
          <w:p w14:paraId="2D69BC0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4C60470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NR_RRM_enh-Perf</w:t>
            </w:r>
          </w:p>
        </w:tc>
        <w:tc>
          <w:tcPr>
            <w:tcW w:w="2323" w:type="dxa"/>
          </w:tcPr>
          <w:p w14:paraId="24914DC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A.5.6.5.1</w:t>
            </w:r>
          </w:p>
        </w:tc>
        <w:tc>
          <w:tcPr>
            <w:tcW w:w="998" w:type="dxa"/>
          </w:tcPr>
          <w:p w14:paraId="75629A2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5F98" w:rsidRPr="00405F98" w14:paraId="77CD8589" w14:textId="77777777" w:rsidTr="00F03D9A">
        <w:tc>
          <w:tcPr>
            <w:tcW w:w="879" w:type="dxa"/>
          </w:tcPr>
          <w:p w14:paraId="0C33E50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DE67C5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5742</w:t>
            </w:r>
          </w:p>
        </w:tc>
        <w:tc>
          <w:tcPr>
            <w:tcW w:w="517" w:type="dxa"/>
          </w:tcPr>
          <w:p w14:paraId="4E3BCE1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5D6D8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64041A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(NR_RRM_Enh-Perf) CR on EN-DC inter-frequency CGI identification of NR neighbor cell in FR2 – R16</w:t>
            </w:r>
          </w:p>
        </w:tc>
        <w:tc>
          <w:tcPr>
            <w:tcW w:w="517" w:type="dxa"/>
          </w:tcPr>
          <w:p w14:paraId="6A2309B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D399DB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66400E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58235D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R4-2509449</w:t>
            </w:r>
          </w:p>
        </w:tc>
        <w:tc>
          <w:tcPr>
            <w:tcW w:w="1597" w:type="dxa"/>
          </w:tcPr>
          <w:p w14:paraId="2F594AB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0F94D3E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NR_RRM_enh-Perf</w:t>
            </w:r>
          </w:p>
        </w:tc>
        <w:tc>
          <w:tcPr>
            <w:tcW w:w="2323" w:type="dxa"/>
          </w:tcPr>
          <w:p w14:paraId="5B923B4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A.5.6.5.1</w:t>
            </w:r>
          </w:p>
        </w:tc>
        <w:tc>
          <w:tcPr>
            <w:tcW w:w="998" w:type="dxa"/>
          </w:tcPr>
          <w:p w14:paraId="13F9F8E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5F98" w:rsidRPr="00405F98" w14:paraId="1A342ECD" w14:textId="77777777" w:rsidTr="00F03D9A">
        <w:tc>
          <w:tcPr>
            <w:tcW w:w="879" w:type="dxa"/>
          </w:tcPr>
          <w:p w14:paraId="2288C2A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3A000B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5926</w:t>
            </w:r>
          </w:p>
        </w:tc>
        <w:tc>
          <w:tcPr>
            <w:tcW w:w="517" w:type="dxa"/>
          </w:tcPr>
          <w:p w14:paraId="5C4959D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080DE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0B3D3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(NR_RRM_enh2-Core) CR on the requirements of SCG activation_R17</w:t>
            </w:r>
          </w:p>
        </w:tc>
        <w:tc>
          <w:tcPr>
            <w:tcW w:w="517" w:type="dxa"/>
          </w:tcPr>
          <w:p w14:paraId="4738A4C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161D7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627445E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1AA7E3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R4-2512226</w:t>
            </w:r>
          </w:p>
        </w:tc>
        <w:tc>
          <w:tcPr>
            <w:tcW w:w="1597" w:type="dxa"/>
          </w:tcPr>
          <w:p w14:paraId="24B7FE6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1A6D49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NR_RRM_enh2-Core</w:t>
            </w:r>
          </w:p>
        </w:tc>
        <w:tc>
          <w:tcPr>
            <w:tcW w:w="2323" w:type="dxa"/>
          </w:tcPr>
          <w:p w14:paraId="38374AC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8.17.2</w:t>
            </w:r>
          </w:p>
        </w:tc>
        <w:tc>
          <w:tcPr>
            <w:tcW w:w="998" w:type="dxa"/>
          </w:tcPr>
          <w:p w14:paraId="3C3D640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5F98" w:rsidRPr="00405F98" w14:paraId="5EAB6C67" w14:textId="77777777" w:rsidTr="00F03D9A">
        <w:tc>
          <w:tcPr>
            <w:tcW w:w="879" w:type="dxa"/>
          </w:tcPr>
          <w:p w14:paraId="5EF42D6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87F052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5927</w:t>
            </w:r>
          </w:p>
        </w:tc>
        <w:tc>
          <w:tcPr>
            <w:tcW w:w="517" w:type="dxa"/>
          </w:tcPr>
          <w:p w14:paraId="1BF5E4F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5CAC5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54D828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(NR_RRM_enh2-Core) CR on the requirements of SCG activation_R18</w:t>
            </w:r>
          </w:p>
        </w:tc>
        <w:tc>
          <w:tcPr>
            <w:tcW w:w="517" w:type="dxa"/>
          </w:tcPr>
          <w:p w14:paraId="1995D3A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3E5A09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B4F4C9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C397D5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R4-2510743</w:t>
            </w:r>
          </w:p>
        </w:tc>
        <w:tc>
          <w:tcPr>
            <w:tcW w:w="1597" w:type="dxa"/>
          </w:tcPr>
          <w:p w14:paraId="7489651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55F7128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NR_RRM_enh2-Core</w:t>
            </w:r>
          </w:p>
        </w:tc>
        <w:tc>
          <w:tcPr>
            <w:tcW w:w="2323" w:type="dxa"/>
          </w:tcPr>
          <w:p w14:paraId="028E4DF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8.17.2</w:t>
            </w:r>
          </w:p>
        </w:tc>
        <w:tc>
          <w:tcPr>
            <w:tcW w:w="998" w:type="dxa"/>
          </w:tcPr>
          <w:p w14:paraId="2851A17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5F98" w:rsidRPr="00405F98" w14:paraId="3A590439" w14:textId="77777777" w:rsidTr="00F03D9A">
        <w:tc>
          <w:tcPr>
            <w:tcW w:w="879" w:type="dxa"/>
          </w:tcPr>
          <w:p w14:paraId="716AA20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22D6D4F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5928</w:t>
            </w:r>
          </w:p>
        </w:tc>
        <w:tc>
          <w:tcPr>
            <w:tcW w:w="517" w:type="dxa"/>
          </w:tcPr>
          <w:p w14:paraId="26B5BDD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41737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AF8890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(NR_RRM_enh2-Core) CR on the requirements of SCG activation_R19</w:t>
            </w:r>
          </w:p>
        </w:tc>
        <w:tc>
          <w:tcPr>
            <w:tcW w:w="517" w:type="dxa"/>
          </w:tcPr>
          <w:p w14:paraId="0BAEC79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B2B95BD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21C621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5EC759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R4-2510744</w:t>
            </w:r>
          </w:p>
        </w:tc>
        <w:tc>
          <w:tcPr>
            <w:tcW w:w="1597" w:type="dxa"/>
          </w:tcPr>
          <w:p w14:paraId="0B68A64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8C0E6D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NR_RRM_enh2-Core</w:t>
            </w:r>
          </w:p>
        </w:tc>
        <w:tc>
          <w:tcPr>
            <w:tcW w:w="2323" w:type="dxa"/>
          </w:tcPr>
          <w:p w14:paraId="2B656EA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8.17.2</w:t>
            </w:r>
          </w:p>
        </w:tc>
        <w:tc>
          <w:tcPr>
            <w:tcW w:w="998" w:type="dxa"/>
          </w:tcPr>
          <w:p w14:paraId="6D5393C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05F98" w:rsidRPr="00405F98" w14:paraId="02D0D7F0" w14:textId="77777777" w:rsidTr="00F03D9A">
        <w:tc>
          <w:tcPr>
            <w:tcW w:w="879" w:type="dxa"/>
          </w:tcPr>
          <w:p w14:paraId="0403CAC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38.307</w:t>
            </w:r>
          </w:p>
        </w:tc>
        <w:tc>
          <w:tcPr>
            <w:tcW w:w="637" w:type="dxa"/>
          </w:tcPr>
          <w:p w14:paraId="20865C5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0189</w:t>
            </w:r>
          </w:p>
        </w:tc>
        <w:tc>
          <w:tcPr>
            <w:tcW w:w="517" w:type="dxa"/>
          </w:tcPr>
          <w:p w14:paraId="5D90D2E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F8310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7DA11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Correction on release independent rules for PMI and CA test requirements (R17 F)</w:t>
            </w:r>
          </w:p>
        </w:tc>
        <w:tc>
          <w:tcPr>
            <w:tcW w:w="517" w:type="dxa"/>
          </w:tcPr>
          <w:p w14:paraId="199A27D5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F6D17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17.13.0</w:t>
            </w:r>
          </w:p>
        </w:tc>
        <w:tc>
          <w:tcPr>
            <w:tcW w:w="758" w:type="dxa"/>
          </w:tcPr>
          <w:p w14:paraId="1CCFDB0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D12E9A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R4-2509147</w:t>
            </w:r>
          </w:p>
        </w:tc>
        <w:tc>
          <w:tcPr>
            <w:tcW w:w="1597" w:type="dxa"/>
          </w:tcPr>
          <w:p w14:paraId="099B399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22FC074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39B010F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3.3 5.2.1 5.2.2 5.4 6.2.1</w:t>
            </w:r>
          </w:p>
        </w:tc>
        <w:tc>
          <w:tcPr>
            <w:tcW w:w="998" w:type="dxa"/>
          </w:tcPr>
          <w:p w14:paraId="3287122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5F98" w:rsidRPr="00405F98" w14:paraId="66EE18B7" w14:textId="77777777" w:rsidTr="00F03D9A">
        <w:tc>
          <w:tcPr>
            <w:tcW w:w="879" w:type="dxa"/>
          </w:tcPr>
          <w:p w14:paraId="20F8BD4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38.307</w:t>
            </w:r>
          </w:p>
        </w:tc>
        <w:tc>
          <w:tcPr>
            <w:tcW w:w="637" w:type="dxa"/>
          </w:tcPr>
          <w:p w14:paraId="0181EAE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0190</w:t>
            </w:r>
          </w:p>
        </w:tc>
        <w:tc>
          <w:tcPr>
            <w:tcW w:w="517" w:type="dxa"/>
          </w:tcPr>
          <w:p w14:paraId="701E049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A34982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547E33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Correction on release independent rules for PMI and CA test requirements (R18 A)</w:t>
            </w:r>
          </w:p>
        </w:tc>
        <w:tc>
          <w:tcPr>
            <w:tcW w:w="517" w:type="dxa"/>
          </w:tcPr>
          <w:p w14:paraId="61E44011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C7AC7E3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18.4.0</w:t>
            </w:r>
          </w:p>
        </w:tc>
        <w:tc>
          <w:tcPr>
            <w:tcW w:w="758" w:type="dxa"/>
          </w:tcPr>
          <w:p w14:paraId="5D52FEA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400D098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R4-2509148</w:t>
            </w:r>
          </w:p>
        </w:tc>
        <w:tc>
          <w:tcPr>
            <w:tcW w:w="1597" w:type="dxa"/>
          </w:tcPr>
          <w:p w14:paraId="3E4F355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7FBDB6BF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2C18B86C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3.3 5.2.1 5.2.2 5.4 6.2.1</w:t>
            </w:r>
          </w:p>
        </w:tc>
        <w:tc>
          <w:tcPr>
            <w:tcW w:w="998" w:type="dxa"/>
          </w:tcPr>
          <w:p w14:paraId="4B67C49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405F98" w:rsidRPr="00405F98" w14:paraId="00E061ED" w14:textId="77777777" w:rsidTr="00F03D9A">
        <w:tc>
          <w:tcPr>
            <w:tcW w:w="879" w:type="dxa"/>
          </w:tcPr>
          <w:p w14:paraId="57371D5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38.307</w:t>
            </w:r>
          </w:p>
        </w:tc>
        <w:tc>
          <w:tcPr>
            <w:tcW w:w="637" w:type="dxa"/>
          </w:tcPr>
          <w:p w14:paraId="786D6BE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0191</w:t>
            </w:r>
          </w:p>
        </w:tc>
        <w:tc>
          <w:tcPr>
            <w:tcW w:w="517" w:type="dxa"/>
          </w:tcPr>
          <w:p w14:paraId="18D203FE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EFF739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FEC1847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(NR_perf_enh-Perf) Correction on release independent rules for PMI and CA test requirements (R19 A)</w:t>
            </w:r>
          </w:p>
        </w:tc>
        <w:tc>
          <w:tcPr>
            <w:tcW w:w="517" w:type="dxa"/>
          </w:tcPr>
          <w:p w14:paraId="2F6C3C1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6498E6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EE8D5AB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559C934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R4-2509149</w:t>
            </w:r>
          </w:p>
        </w:tc>
        <w:tc>
          <w:tcPr>
            <w:tcW w:w="1597" w:type="dxa"/>
          </w:tcPr>
          <w:p w14:paraId="50889FB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24630DF0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NR_perf_enh-Perf</w:t>
            </w:r>
          </w:p>
        </w:tc>
        <w:tc>
          <w:tcPr>
            <w:tcW w:w="2323" w:type="dxa"/>
          </w:tcPr>
          <w:p w14:paraId="071A725A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3.3 5.2.1 5.2.2 5.4 6.2.1</w:t>
            </w:r>
          </w:p>
        </w:tc>
        <w:tc>
          <w:tcPr>
            <w:tcW w:w="998" w:type="dxa"/>
          </w:tcPr>
          <w:p w14:paraId="1CA1A916" w14:textId="77777777" w:rsidR="00405F98" w:rsidRPr="00405F98" w:rsidRDefault="00405F98" w:rsidP="00405F9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05F9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26095C4C" w14:textId="77777777" w:rsidR="00E144C4" w:rsidRDefault="00E144C4" w:rsidP="00E144C4"/>
    <w:p w14:paraId="5C6A03EE" w14:textId="34FE9AEB" w:rsidR="00E144C4" w:rsidRDefault="001461E7" w:rsidP="00512C52">
      <w:pPr>
        <w:pStyle w:val="Heading2"/>
        <w:rPr>
          <w:rFonts w:cs="Arial"/>
          <w:noProof/>
        </w:rPr>
      </w:pPr>
      <w:r w:rsidRPr="001461E7">
        <w:rPr>
          <w:noProof/>
        </w:rPr>
        <w:t>RP-25238</w:t>
      </w:r>
      <w:r>
        <w:rPr>
          <w:noProof/>
        </w:rPr>
        <w:t>4</w:t>
      </w:r>
    </w:p>
    <w:p w14:paraId="6A25A87C" w14:textId="15DE14FC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>RAN4 CRs to Maintenance for Closed WIs/SIs for REL-1</w:t>
      </w:r>
      <w:r w:rsidR="001461E7">
        <w:rPr>
          <w:rFonts w:ascii="Arial" w:hAnsi="Arial" w:cs="Arial"/>
          <w:b/>
          <w:bCs/>
        </w:rPr>
        <w:t>8</w:t>
      </w:r>
      <w:r w:rsidRPr="00C22DB5">
        <w:rPr>
          <w:rFonts w:ascii="Arial" w:hAnsi="Arial" w:cs="Arial"/>
          <w:b/>
          <w:bCs/>
        </w:rPr>
        <w:t xml:space="preserve"> and earlier - Batch </w:t>
      </w:r>
      <w:r>
        <w:rPr>
          <w:rFonts w:ascii="Arial" w:hAnsi="Arial" w:cs="Arial"/>
          <w:b/>
          <w:bCs/>
        </w:rPr>
        <w:t>8</w:t>
      </w:r>
    </w:p>
    <w:p w14:paraId="41BD93E2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783E5D2" w14:textId="77777777" w:rsidR="00CB7376" w:rsidRDefault="00CB7376" w:rsidP="00CB737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D02F1" w:rsidRPr="004D02F1" w14:paraId="487E3658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224EF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3D551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F645F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E81E2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DA9CA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B9B47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4D6A1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9EAB50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310B1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82668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A3998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4616D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E698B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D02F1" w:rsidRPr="004D02F1" w14:paraId="31661617" w14:textId="77777777" w:rsidTr="00F03D9A">
        <w:tc>
          <w:tcPr>
            <w:tcW w:w="879" w:type="dxa"/>
          </w:tcPr>
          <w:p w14:paraId="2CF7A3D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35528B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2903</w:t>
            </w:r>
          </w:p>
        </w:tc>
        <w:tc>
          <w:tcPr>
            <w:tcW w:w="517" w:type="dxa"/>
          </w:tcPr>
          <w:p w14:paraId="6508353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ED9FE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1C012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(NR_RF_FR1-Core) CR on editorial change for CA channel arrangement</w:t>
            </w:r>
          </w:p>
        </w:tc>
        <w:tc>
          <w:tcPr>
            <w:tcW w:w="517" w:type="dxa"/>
          </w:tcPr>
          <w:p w14:paraId="7E64799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99D34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7B4B057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81D626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R4-2509588</w:t>
            </w:r>
          </w:p>
        </w:tc>
        <w:tc>
          <w:tcPr>
            <w:tcW w:w="1597" w:type="dxa"/>
          </w:tcPr>
          <w:p w14:paraId="6A54B77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4F10782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NR_RF_FR1-Core</w:t>
            </w:r>
          </w:p>
        </w:tc>
        <w:tc>
          <w:tcPr>
            <w:tcW w:w="2323" w:type="dxa"/>
          </w:tcPr>
          <w:p w14:paraId="45DF258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B0457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168C6690" w14:textId="77777777" w:rsidTr="00F03D9A">
        <w:tc>
          <w:tcPr>
            <w:tcW w:w="879" w:type="dxa"/>
          </w:tcPr>
          <w:p w14:paraId="346A2FB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8B67F7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2904</w:t>
            </w:r>
          </w:p>
        </w:tc>
        <w:tc>
          <w:tcPr>
            <w:tcW w:w="517" w:type="dxa"/>
          </w:tcPr>
          <w:p w14:paraId="3C45B4B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33270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6C064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(NR_RF_FR1-Core) CR on editorial change for CA channel arrangement</w:t>
            </w:r>
          </w:p>
        </w:tc>
        <w:tc>
          <w:tcPr>
            <w:tcW w:w="517" w:type="dxa"/>
          </w:tcPr>
          <w:p w14:paraId="3D391B5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2D9F09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0DF03FA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4C6BF3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R4-2509589</w:t>
            </w:r>
          </w:p>
        </w:tc>
        <w:tc>
          <w:tcPr>
            <w:tcW w:w="1597" w:type="dxa"/>
          </w:tcPr>
          <w:p w14:paraId="67A34B4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7E8B742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NR_RF_FR1-Core</w:t>
            </w:r>
          </w:p>
        </w:tc>
        <w:tc>
          <w:tcPr>
            <w:tcW w:w="2323" w:type="dxa"/>
          </w:tcPr>
          <w:p w14:paraId="46F4C19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B345E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22286D2C" w14:textId="77777777" w:rsidTr="00F03D9A">
        <w:tc>
          <w:tcPr>
            <w:tcW w:w="879" w:type="dxa"/>
          </w:tcPr>
          <w:p w14:paraId="2347610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46224A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2905</w:t>
            </w:r>
          </w:p>
        </w:tc>
        <w:tc>
          <w:tcPr>
            <w:tcW w:w="517" w:type="dxa"/>
          </w:tcPr>
          <w:p w14:paraId="4425161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CCB6F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193CFF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(NR_RF_FR1-Core) CR on editorial change for CA channel arrangement</w:t>
            </w:r>
          </w:p>
        </w:tc>
        <w:tc>
          <w:tcPr>
            <w:tcW w:w="517" w:type="dxa"/>
          </w:tcPr>
          <w:p w14:paraId="6E9DECF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B99202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C72DF8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DF5AE0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R4-2509590</w:t>
            </w:r>
          </w:p>
        </w:tc>
        <w:tc>
          <w:tcPr>
            <w:tcW w:w="1597" w:type="dxa"/>
          </w:tcPr>
          <w:p w14:paraId="352161A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5CAC6F8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NR_RF_FR1-Core</w:t>
            </w:r>
          </w:p>
        </w:tc>
        <w:tc>
          <w:tcPr>
            <w:tcW w:w="2323" w:type="dxa"/>
          </w:tcPr>
          <w:p w14:paraId="5E40684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EDA03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4B39E153" w14:textId="77777777" w:rsidTr="00F03D9A">
        <w:tc>
          <w:tcPr>
            <w:tcW w:w="879" w:type="dxa"/>
          </w:tcPr>
          <w:p w14:paraId="03F0E8E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C22ECE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2906</w:t>
            </w:r>
          </w:p>
        </w:tc>
        <w:tc>
          <w:tcPr>
            <w:tcW w:w="517" w:type="dxa"/>
          </w:tcPr>
          <w:p w14:paraId="72E7731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365DD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4BBEFE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(NR_RF_FR1-Core) CR on editorial change for CA channel arrangement</w:t>
            </w:r>
          </w:p>
        </w:tc>
        <w:tc>
          <w:tcPr>
            <w:tcW w:w="517" w:type="dxa"/>
          </w:tcPr>
          <w:p w14:paraId="58EE699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D55EAC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41C7FC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45DD01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R4-2509591</w:t>
            </w:r>
          </w:p>
        </w:tc>
        <w:tc>
          <w:tcPr>
            <w:tcW w:w="1597" w:type="dxa"/>
          </w:tcPr>
          <w:p w14:paraId="1E04555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274A24A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NR_RF_FR1-Core</w:t>
            </w:r>
          </w:p>
        </w:tc>
        <w:tc>
          <w:tcPr>
            <w:tcW w:w="2323" w:type="dxa"/>
          </w:tcPr>
          <w:p w14:paraId="626BCEF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EEAB9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72FC42B7" w14:textId="77777777" w:rsidTr="00F03D9A">
        <w:tc>
          <w:tcPr>
            <w:tcW w:w="879" w:type="dxa"/>
          </w:tcPr>
          <w:p w14:paraId="068617B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148131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2911</w:t>
            </w:r>
          </w:p>
        </w:tc>
        <w:tc>
          <w:tcPr>
            <w:tcW w:w="517" w:type="dxa"/>
          </w:tcPr>
          <w:p w14:paraId="2511CDE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15ABC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6BD15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(NR_unlic-Core) CR to correct the frequency offset of the interferer used in clause 7.5F.1 - TS38.101-1</w:t>
            </w:r>
          </w:p>
        </w:tc>
        <w:tc>
          <w:tcPr>
            <w:tcW w:w="517" w:type="dxa"/>
          </w:tcPr>
          <w:p w14:paraId="244B3E4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A1797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4EBEC41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775A72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R4-2509858</w:t>
            </w:r>
          </w:p>
        </w:tc>
        <w:tc>
          <w:tcPr>
            <w:tcW w:w="1597" w:type="dxa"/>
          </w:tcPr>
          <w:p w14:paraId="479A8C9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0F10354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NR_unlic-Core</w:t>
            </w:r>
          </w:p>
        </w:tc>
        <w:tc>
          <w:tcPr>
            <w:tcW w:w="2323" w:type="dxa"/>
          </w:tcPr>
          <w:p w14:paraId="7BD8B60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7.5F.1</w:t>
            </w:r>
          </w:p>
        </w:tc>
        <w:tc>
          <w:tcPr>
            <w:tcW w:w="998" w:type="dxa"/>
          </w:tcPr>
          <w:p w14:paraId="43CB8D6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4D02F1" w:rsidRPr="004D02F1" w14:paraId="5DDAC822" w14:textId="77777777" w:rsidTr="00F03D9A">
        <w:tc>
          <w:tcPr>
            <w:tcW w:w="879" w:type="dxa"/>
          </w:tcPr>
          <w:p w14:paraId="52985D5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A40C99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2912</w:t>
            </w:r>
          </w:p>
        </w:tc>
        <w:tc>
          <w:tcPr>
            <w:tcW w:w="517" w:type="dxa"/>
          </w:tcPr>
          <w:p w14:paraId="62816AA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E69F7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8003D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(NR_unlic-Core) CR to correct the frequency offset of the interferer used in clause 7.5F.1 - TS38.101-1</w:t>
            </w:r>
          </w:p>
        </w:tc>
        <w:tc>
          <w:tcPr>
            <w:tcW w:w="517" w:type="dxa"/>
          </w:tcPr>
          <w:p w14:paraId="2D208C7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B8F1D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5622ABA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B21259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R4-2509859</w:t>
            </w:r>
          </w:p>
        </w:tc>
        <w:tc>
          <w:tcPr>
            <w:tcW w:w="1597" w:type="dxa"/>
          </w:tcPr>
          <w:p w14:paraId="11AC544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1B2AA8C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NR_unlic-Core</w:t>
            </w:r>
          </w:p>
        </w:tc>
        <w:tc>
          <w:tcPr>
            <w:tcW w:w="2323" w:type="dxa"/>
          </w:tcPr>
          <w:p w14:paraId="4E9A74F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7.5F.1</w:t>
            </w:r>
          </w:p>
        </w:tc>
        <w:tc>
          <w:tcPr>
            <w:tcW w:w="998" w:type="dxa"/>
          </w:tcPr>
          <w:p w14:paraId="1687412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4D02F1" w:rsidRPr="004D02F1" w14:paraId="60B68D49" w14:textId="77777777" w:rsidTr="00F03D9A">
        <w:tc>
          <w:tcPr>
            <w:tcW w:w="879" w:type="dxa"/>
          </w:tcPr>
          <w:p w14:paraId="2D3CBA3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DBF844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2913</w:t>
            </w:r>
          </w:p>
        </w:tc>
        <w:tc>
          <w:tcPr>
            <w:tcW w:w="517" w:type="dxa"/>
          </w:tcPr>
          <w:p w14:paraId="074169A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7F4D2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5BF224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(NR_unlic-Core) CR to correct the frequency offset of the interferer used in clause 7.5F.1 - TS38.101-1</w:t>
            </w:r>
          </w:p>
        </w:tc>
        <w:tc>
          <w:tcPr>
            <w:tcW w:w="517" w:type="dxa"/>
          </w:tcPr>
          <w:p w14:paraId="4092499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71D28C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4B3143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51C6B3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R4-2509860</w:t>
            </w:r>
          </w:p>
        </w:tc>
        <w:tc>
          <w:tcPr>
            <w:tcW w:w="1597" w:type="dxa"/>
          </w:tcPr>
          <w:p w14:paraId="4E49C48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7F05DEB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NR_unlic-Core</w:t>
            </w:r>
          </w:p>
        </w:tc>
        <w:tc>
          <w:tcPr>
            <w:tcW w:w="2323" w:type="dxa"/>
          </w:tcPr>
          <w:p w14:paraId="1F3ED52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82E5C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72224C9C" w14:textId="77777777" w:rsidTr="00F03D9A">
        <w:tc>
          <w:tcPr>
            <w:tcW w:w="879" w:type="dxa"/>
          </w:tcPr>
          <w:p w14:paraId="565722F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7E5BB8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2914</w:t>
            </w:r>
          </w:p>
        </w:tc>
        <w:tc>
          <w:tcPr>
            <w:tcW w:w="517" w:type="dxa"/>
          </w:tcPr>
          <w:p w14:paraId="7357A9F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2061F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65B16A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(NR_unlic-Core) CR to correct the frequency offset of the interferer used in clause 7.5F.1 - TS38.101-1</w:t>
            </w:r>
          </w:p>
        </w:tc>
        <w:tc>
          <w:tcPr>
            <w:tcW w:w="517" w:type="dxa"/>
          </w:tcPr>
          <w:p w14:paraId="2F81AB7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C9AB13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58C85E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AF9FEB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R4-2509861</w:t>
            </w:r>
          </w:p>
        </w:tc>
        <w:tc>
          <w:tcPr>
            <w:tcW w:w="1597" w:type="dxa"/>
          </w:tcPr>
          <w:p w14:paraId="53AD2F1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35F5185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NR_unlic-Core</w:t>
            </w:r>
          </w:p>
        </w:tc>
        <w:tc>
          <w:tcPr>
            <w:tcW w:w="2323" w:type="dxa"/>
          </w:tcPr>
          <w:p w14:paraId="16B3B34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7.5F.1</w:t>
            </w:r>
          </w:p>
        </w:tc>
        <w:tc>
          <w:tcPr>
            <w:tcW w:w="998" w:type="dxa"/>
          </w:tcPr>
          <w:p w14:paraId="06F14CF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4D02F1" w:rsidRPr="004D02F1" w14:paraId="1AA4BB67" w14:textId="77777777" w:rsidTr="00F03D9A">
        <w:tc>
          <w:tcPr>
            <w:tcW w:w="879" w:type="dxa"/>
          </w:tcPr>
          <w:p w14:paraId="28E1F54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F8C9C4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5778</w:t>
            </w:r>
          </w:p>
        </w:tc>
        <w:tc>
          <w:tcPr>
            <w:tcW w:w="517" w:type="dxa"/>
          </w:tcPr>
          <w:p w14:paraId="5053718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375B6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BB497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(NR_unlic-Perf) CR to TS 38.133: Corrections to NR-U RRM test cases (Rel 16)</w:t>
            </w:r>
          </w:p>
        </w:tc>
        <w:tc>
          <w:tcPr>
            <w:tcW w:w="517" w:type="dxa"/>
          </w:tcPr>
          <w:p w14:paraId="45FDAD5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F010B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27BF019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5AD036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R4-2509740</w:t>
            </w:r>
          </w:p>
        </w:tc>
        <w:tc>
          <w:tcPr>
            <w:tcW w:w="1597" w:type="dxa"/>
          </w:tcPr>
          <w:p w14:paraId="39676DF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FF177E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NR_unlic-Perf</w:t>
            </w:r>
          </w:p>
        </w:tc>
        <w:tc>
          <w:tcPr>
            <w:tcW w:w="2323" w:type="dxa"/>
          </w:tcPr>
          <w:p w14:paraId="7D91284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C37D2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30AD67D5" w14:textId="77777777" w:rsidTr="00F03D9A">
        <w:tc>
          <w:tcPr>
            <w:tcW w:w="879" w:type="dxa"/>
          </w:tcPr>
          <w:p w14:paraId="3CB6126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FED6EF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5779</w:t>
            </w:r>
          </w:p>
        </w:tc>
        <w:tc>
          <w:tcPr>
            <w:tcW w:w="517" w:type="dxa"/>
          </w:tcPr>
          <w:p w14:paraId="42C68FE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8BAE7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B1F13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(NR_unlic-Perf) CR to TS 38.133: Corrections to NR-U RRM test cases (Rel 17)</w:t>
            </w:r>
          </w:p>
        </w:tc>
        <w:tc>
          <w:tcPr>
            <w:tcW w:w="517" w:type="dxa"/>
          </w:tcPr>
          <w:p w14:paraId="1080865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DAF18B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31530AA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CC860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R4-2509741</w:t>
            </w:r>
          </w:p>
        </w:tc>
        <w:tc>
          <w:tcPr>
            <w:tcW w:w="1597" w:type="dxa"/>
          </w:tcPr>
          <w:p w14:paraId="163EA0D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AC6FC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NR_unlic-Perf</w:t>
            </w:r>
          </w:p>
        </w:tc>
        <w:tc>
          <w:tcPr>
            <w:tcW w:w="2323" w:type="dxa"/>
          </w:tcPr>
          <w:p w14:paraId="214A11A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94B34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31DF6586" w14:textId="77777777" w:rsidTr="00F03D9A">
        <w:tc>
          <w:tcPr>
            <w:tcW w:w="879" w:type="dxa"/>
          </w:tcPr>
          <w:p w14:paraId="0775181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22A0FA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5780</w:t>
            </w:r>
          </w:p>
        </w:tc>
        <w:tc>
          <w:tcPr>
            <w:tcW w:w="517" w:type="dxa"/>
          </w:tcPr>
          <w:p w14:paraId="12A7900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4E0B6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A184F9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(NR_unlic-Perf) CR to TS 38.133: Corrections to NR-U RRM test cases (Rel 18)</w:t>
            </w:r>
          </w:p>
        </w:tc>
        <w:tc>
          <w:tcPr>
            <w:tcW w:w="517" w:type="dxa"/>
          </w:tcPr>
          <w:p w14:paraId="41B290F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A708BF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AB6E8C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60C4CE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R4-2509742</w:t>
            </w:r>
          </w:p>
        </w:tc>
        <w:tc>
          <w:tcPr>
            <w:tcW w:w="1597" w:type="dxa"/>
          </w:tcPr>
          <w:p w14:paraId="00EEAEA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FB0199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NR_unlic-Perf</w:t>
            </w:r>
          </w:p>
        </w:tc>
        <w:tc>
          <w:tcPr>
            <w:tcW w:w="2323" w:type="dxa"/>
          </w:tcPr>
          <w:p w14:paraId="01D34BB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0B985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7D50926D" w14:textId="77777777" w:rsidTr="00F03D9A">
        <w:tc>
          <w:tcPr>
            <w:tcW w:w="879" w:type="dxa"/>
          </w:tcPr>
          <w:p w14:paraId="6246871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46B96D2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5781</w:t>
            </w:r>
          </w:p>
        </w:tc>
        <w:tc>
          <w:tcPr>
            <w:tcW w:w="517" w:type="dxa"/>
          </w:tcPr>
          <w:p w14:paraId="529D24F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9F1F1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078CAF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(NR_unlic-Perf) CR to TS 38.133: Corrections to NR-U RRM test cases (Rel 19)</w:t>
            </w:r>
          </w:p>
        </w:tc>
        <w:tc>
          <w:tcPr>
            <w:tcW w:w="517" w:type="dxa"/>
          </w:tcPr>
          <w:p w14:paraId="35101BB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603D9C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CC58EC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203395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R4-2509743</w:t>
            </w:r>
          </w:p>
        </w:tc>
        <w:tc>
          <w:tcPr>
            <w:tcW w:w="1597" w:type="dxa"/>
          </w:tcPr>
          <w:p w14:paraId="30BC932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662E5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NR_unlic-Perf</w:t>
            </w:r>
          </w:p>
        </w:tc>
        <w:tc>
          <w:tcPr>
            <w:tcW w:w="2323" w:type="dxa"/>
          </w:tcPr>
          <w:p w14:paraId="640D6E8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568C4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3F147F43" w14:textId="77777777" w:rsidTr="00F03D9A">
        <w:tc>
          <w:tcPr>
            <w:tcW w:w="879" w:type="dxa"/>
          </w:tcPr>
          <w:p w14:paraId="170E4B9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A75F02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5845</w:t>
            </w:r>
          </w:p>
        </w:tc>
        <w:tc>
          <w:tcPr>
            <w:tcW w:w="517" w:type="dxa"/>
          </w:tcPr>
          <w:p w14:paraId="398A4F3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0E15C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652AA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(NR_RF_FR1-Perf) Correction to Rel-16 Tx switch test cases_R16</w:t>
            </w:r>
          </w:p>
        </w:tc>
        <w:tc>
          <w:tcPr>
            <w:tcW w:w="517" w:type="dxa"/>
          </w:tcPr>
          <w:p w14:paraId="1921786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158C7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39BAAB2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9444BD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R4-2512339</w:t>
            </w:r>
          </w:p>
        </w:tc>
        <w:tc>
          <w:tcPr>
            <w:tcW w:w="1597" w:type="dxa"/>
          </w:tcPr>
          <w:p w14:paraId="5C1F113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EE419B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NR_RF_FR1-Perf</w:t>
            </w:r>
          </w:p>
        </w:tc>
        <w:tc>
          <w:tcPr>
            <w:tcW w:w="2323" w:type="dxa"/>
          </w:tcPr>
          <w:p w14:paraId="7FBC285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A.4.5.8, A.6.5.7.1, A.6.5.7.2</w:t>
            </w:r>
          </w:p>
        </w:tc>
        <w:tc>
          <w:tcPr>
            <w:tcW w:w="998" w:type="dxa"/>
          </w:tcPr>
          <w:p w14:paraId="7063C89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D02F1" w:rsidRPr="004D02F1" w14:paraId="31383E97" w14:textId="77777777" w:rsidTr="00F03D9A">
        <w:tc>
          <w:tcPr>
            <w:tcW w:w="879" w:type="dxa"/>
          </w:tcPr>
          <w:p w14:paraId="1062FEC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0D54FD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5846</w:t>
            </w:r>
          </w:p>
        </w:tc>
        <w:tc>
          <w:tcPr>
            <w:tcW w:w="517" w:type="dxa"/>
          </w:tcPr>
          <w:p w14:paraId="5265D23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3F38C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7273E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(NR_RF_FR1-Perf) Correction to Rel-16 Tx switch test cases_R17</w:t>
            </w:r>
          </w:p>
        </w:tc>
        <w:tc>
          <w:tcPr>
            <w:tcW w:w="517" w:type="dxa"/>
          </w:tcPr>
          <w:p w14:paraId="24D61D1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5260A7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5F6B4EC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2BA8F0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R4-2510537</w:t>
            </w:r>
          </w:p>
        </w:tc>
        <w:tc>
          <w:tcPr>
            <w:tcW w:w="1597" w:type="dxa"/>
          </w:tcPr>
          <w:p w14:paraId="3A0CB0E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3EAF60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NR_RF_FR1-Perf</w:t>
            </w:r>
          </w:p>
        </w:tc>
        <w:tc>
          <w:tcPr>
            <w:tcW w:w="2323" w:type="dxa"/>
          </w:tcPr>
          <w:p w14:paraId="37ECD37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A.4.5.8, A.6.5.7.1, A.6.5.7.2</w:t>
            </w:r>
          </w:p>
        </w:tc>
        <w:tc>
          <w:tcPr>
            <w:tcW w:w="998" w:type="dxa"/>
          </w:tcPr>
          <w:p w14:paraId="1379582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D02F1" w:rsidRPr="004D02F1" w14:paraId="00E35C99" w14:textId="77777777" w:rsidTr="00F03D9A">
        <w:tc>
          <w:tcPr>
            <w:tcW w:w="879" w:type="dxa"/>
          </w:tcPr>
          <w:p w14:paraId="55C5FFF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7F8BFA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5847</w:t>
            </w:r>
          </w:p>
        </w:tc>
        <w:tc>
          <w:tcPr>
            <w:tcW w:w="517" w:type="dxa"/>
          </w:tcPr>
          <w:p w14:paraId="0CDC5FB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512D0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E3A145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(NR_RF_FR1-Perf) Correction to Rel-16 Tx switch test cases_R18</w:t>
            </w:r>
          </w:p>
        </w:tc>
        <w:tc>
          <w:tcPr>
            <w:tcW w:w="517" w:type="dxa"/>
          </w:tcPr>
          <w:p w14:paraId="052AB4C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26717F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80ED2A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BB4BA9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R4-2510538</w:t>
            </w:r>
          </w:p>
        </w:tc>
        <w:tc>
          <w:tcPr>
            <w:tcW w:w="1597" w:type="dxa"/>
          </w:tcPr>
          <w:p w14:paraId="6F67363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59752B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NR_RF_FR1-Perf</w:t>
            </w:r>
          </w:p>
        </w:tc>
        <w:tc>
          <w:tcPr>
            <w:tcW w:w="2323" w:type="dxa"/>
          </w:tcPr>
          <w:p w14:paraId="794C160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A.4.5.8, A.6.5.7.1, A.6.5.7.2</w:t>
            </w:r>
          </w:p>
        </w:tc>
        <w:tc>
          <w:tcPr>
            <w:tcW w:w="998" w:type="dxa"/>
          </w:tcPr>
          <w:p w14:paraId="76F71B6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D02F1" w:rsidRPr="004D02F1" w14:paraId="7CA93AB5" w14:textId="77777777" w:rsidTr="00F03D9A">
        <w:tc>
          <w:tcPr>
            <w:tcW w:w="879" w:type="dxa"/>
          </w:tcPr>
          <w:p w14:paraId="2D63F7C8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F256ED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5848</w:t>
            </w:r>
          </w:p>
        </w:tc>
        <w:tc>
          <w:tcPr>
            <w:tcW w:w="517" w:type="dxa"/>
          </w:tcPr>
          <w:p w14:paraId="0A1A733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C2779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671E22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(NR_RF_FR1-Perf) Correction to Rel-16 Tx switch test cases_R19</w:t>
            </w:r>
          </w:p>
        </w:tc>
        <w:tc>
          <w:tcPr>
            <w:tcW w:w="517" w:type="dxa"/>
          </w:tcPr>
          <w:p w14:paraId="19FE8C6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55DEE4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F8B6BA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2AE505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R4-2510539</w:t>
            </w:r>
          </w:p>
        </w:tc>
        <w:tc>
          <w:tcPr>
            <w:tcW w:w="1597" w:type="dxa"/>
          </w:tcPr>
          <w:p w14:paraId="244D15E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C4E72A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NR_RF_FR1-Perf</w:t>
            </w:r>
          </w:p>
        </w:tc>
        <w:tc>
          <w:tcPr>
            <w:tcW w:w="2323" w:type="dxa"/>
          </w:tcPr>
          <w:p w14:paraId="289200F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A.4.5.8, A.6.5.7.1, A.6.5.7.2</w:t>
            </w:r>
          </w:p>
        </w:tc>
        <w:tc>
          <w:tcPr>
            <w:tcW w:w="998" w:type="dxa"/>
          </w:tcPr>
          <w:p w14:paraId="043B93FE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4D02F1" w:rsidRPr="004D02F1" w14:paraId="021D1D5C" w14:textId="77777777" w:rsidTr="00F03D9A">
        <w:tc>
          <w:tcPr>
            <w:tcW w:w="879" w:type="dxa"/>
          </w:tcPr>
          <w:p w14:paraId="033E1DE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10CF86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5865</w:t>
            </w:r>
          </w:p>
        </w:tc>
        <w:tc>
          <w:tcPr>
            <w:tcW w:w="517" w:type="dxa"/>
          </w:tcPr>
          <w:p w14:paraId="69A2AC69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BD27E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B1C2D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(NR_unlic-Perf) CR on maintenance for NR SCell with CCA performance tests for R16</w:t>
            </w:r>
          </w:p>
        </w:tc>
        <w:tc>
          <w:tcPr>
            <w:tcW w:w="517" w:type="dxa"/>
          </w:tcPr>
          <w:p w14:paraId="258D2CE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FFFECC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7EDE950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C07FAD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R4-2512270</w:t>
            </w:r>
          </w:p>
        </w:tc>
        <w:tc>
          <w:tcPr>
            <w:tcW w:w="1597" w:type="dxa"/>
          </w:tcPr>
          <w:p w14:paraId="193001E0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</w:t>
            </w:r>
          </w:p>
        </w:tc>
        <w:tc>
          <w:tcPr>
            <w:tcW w:w="1122" w:type="dxa"/>
          </w:tcPr>
          <w:p w14:paraId="61C49F14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NR_unlic-Perf</w:t>
            </w:r>
          </w:p>
        </w:tc>
        <w:tc>
          <w:tcPr>
            <w:tcW w:w="2323" w:type="dxa"/>
          </w:tcPr>
          <w:p w14:paraId="4F179EA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2E451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D02F1" w:rsidRPr="004D02F1" w14:paraId="1126AA75" w14:textId="77777777" w:rsidTr="00F03D9A">
        <w:tc>
          <w:tcPr>
            <w:tcW w:w="879" w:type="dxa"/>
          </w:tcPr>
          <w:p w14:paraId="31FC070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CA6384A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5866</w:t>
            </w:r>
          </w:p>
        </w:tc>
        <w:tc>
          <w:tcPr>
            <w:tcW w:w="517" w:type="dxa"/>
          </w:tcPr>
          <w:p w14:paraId="7FCA47D2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32346F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12449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(NR_unlic-Perf) CR on maintenance for NR SCell with CCA performance tests for R17</w:t>
            </w:r>
          </w:p>
        </w:tc>
        <w:tc>
          <w:tcPr>
            <w:tcW w:w="517" w:type="dxa"/>
          </w:tcPr>
          <w:p w14:paraId="52DE2C85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5ED816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4194A1CD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E101F3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R4-2512271</w:t>
            </w:r>
          </w:p>
        </w:tc>
        <w:tc>
          <w:tcPr>
            <w:tcW w:w="1597" w:type="dxa"/>
          </w:tcPr>
          <w:p w14:paraId="4B89A651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</w:t>
            </w:r>
          </w:p>
        </w:tc>
        <w:tc>
          <w:tcPr>
            <w:tcW w:w="1122" w:type="dxa"/>
          </w:tcPr>
          <w:p w14:paraId="7ABE53A7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D02F1">
              <w:rPr>
                <w:rFonts w:ascii="Calibri" w:eastAsia="Calibri" w:hAnsi="Calibri"/>
                <w:sz w:val="16"/>
                <w:szCs w:val="16"/>
                <w:lang w:eastAsia="en-US"/>
              </w:rPr>
              <w:t>NR_unlic-Perf</w:t>
            </w:r>
          </w:p>
        </w:tc>
        <w:tc>
          <w:tcPr>
            <w:tcW w:w="2323" w:type="dxa"/>
          </w:tcPr>
          <w:p w14:paraId="729C32E3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592D2B" w14:textId="77777777" w:rsidR="004D02F1" w:rsidRPr="004D02F1" w:rsidRDefault="004D02F1" w:rsidP="004D02F1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4BFE55A" w14:textId="77777777" w:rsidR="00CA6845" w:rsidRDefault="00CA6845" w:rsidP="00CA6845"/>
    <w:p w14:paraId="2B2B8FCB" w14:textId="77777777" w:rsidR="00E144C4" w:rsidRDefault="00E144C4" w:rsidP="00E144C4"/>
    <w:p w14:paraId="40F2DDF3" w14:textId="51C2E05F" w:rsidR="00E144C4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t>RP-25238</w:t>
      </w:r>
      <w:r>
        <w:rPr>
          <w:noProof/>
        </w:rPr>
        <w:t>5</w:t>
      </w:r>
    </w:p>
    <w:p w14:paraId="40399030" w14:textId="4C3DEB42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9</w:t>
      </w:r>
    </w:p>
    <w:p w14:paraId="7B5D644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7CFF548" w14:textId="77777777" w:rsidR="004906B3" w:rsidRDefault="004906B3" w:rsidP="004906B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B03B2" w:rsidRPr="005B03B2" w14:paraId="13F252DF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B0B62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49E5B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FD8F1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68473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81EB2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279BB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8CFC0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AD051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A807F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46375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C5EFD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8E6F1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48550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B03B2" w:rsidRPr="005B03B2" w14:paraId="70237629" w14:textId="77777777" w:rsidTr="00F03D9A">
        <w:tc>
          <w:tcPr>
            <w:tcW w:w="879" w:type="dxa"/>
          </w:tcPr>
          <w:p w14:paraId="5261F56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30F3ED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2979</w:t>
            </w:r>
          </w:p>
        </w:tc>
        <w:tc>
          <w:tcPr>
            <w:tcW w:w="517" w:type="dxa"/>
          </w:tcPr>
          <w:p w14:paraId="4AEA853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0550E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FE1B3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(NR_PC2_CA_R17_2BDL_2BUL) Remove the footnote for the HPUE band combination</w:t>
            </w:r>
          </w:p>
        </w:tc>
        <w:tc>
          <w:tcPr>
            <w:tcW w:w="517" w:type="dxa"/>
          </w:tcPr>
          <w:p w14:paraId="6F66F0A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2A670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04BF018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EA9B82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R4-2510929</w:t>
            </w:r>
          </w:p>
        </w:tc>
        <w:tc>
          <w:tcPr>
            <w:tcW w:w="1597" w:type="dxa"/>
          </w:tcPr>
          <w:p w14:paraId="4009DD5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ZTE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Corporation,Sanechips</w:t>
            </w:r>
            <w:proofErr w:type="gramEnd"/>
          </w:p>
        </w:tc>
        <w:tc>
          <w:tcPr>
            <w:tcW w:w="1122" w:type="dxa"/>
          </w:tcPr>
          <w:p w14:paraId="557E6A5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NR_PC2_CA_R17_2BDL_2BUL</w:t>
            </w:r>
          </w:p>
        </w:tc>
        <w:tc>
          <w:tcPr>
            <w:tcW w:w="2323" w:type="dxa"/>
          </w:tcPr>
          <w:p w14:paraId="6DC35E5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07AA7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107A26B9" w14:textId="77777777" w:rsidTr="00F03D9A">
        <w:tc>
          <w:tcPr>
            <w:tcW w:w="879" w:type="dxa"/>
          </w:tcPr>
          <w:p w14:paraId="1B79087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D479E8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2980</w:t>
            </w:r>
          </w:p>
        </w:tc>
        <w:tc>
          <w:tcPr>
            <w:tcW w:w="517" w:type="dxa"/>
          </w:tcPr>
          <w:p w14:paraId="0F99188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4DCB9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687C7E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(NR_PC2_CA_R17_2BDL_2BUL) Remove the footnote for the HPUE band combination</w:t>
            </w:r>
          </w:p>
        </w:tc>
        <w:tc>
          <w:tcPr>
            <w:tcW w:w="517" w:type="dxa"/>
          </w:tcPr>
          <w:p w14:paraId="020BD7C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B61F3B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7CF881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FA4348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R4-2510930</w:t>
            </w:r>
          </w:p>
        </w:tc>
        <w:tc>
          <w:tcPr>
            <w:tcW w:w="1597" w:type="dxa"/>
          </w:tcPr>
          <w:p w14:paraId="297F903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ZTE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Corporation,Sanechips</w:t>
            </w:r>
            <w:proofErr w:type="gramEnd"/>
          </w:p>
        </w:tc>
        <w:tc>
          <w:tcPr>
            <w:tcW w:w="1122" w:type="dxa"/>
          </w:tcPr>
          <w:p w14:paraId="1DCC1C7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NR_PC2_CA_R17_2BDL_2BUL</w:t>
            </w:r>
          </w:p>
        </w:tc>
        <w:tc>
          <w:tcPr>
            <w:tcW w:w="2323" w:type="dxa"/>
          </w:tcPr>
          <w:p w14:paraId="3A6BF71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6.2A.1.3</w:t>
            </w:r>
          </w:p>
        </w:tc>
        <w:tc>
          <w:tcPr>
            <w:tcW w:w="998" w:type="dxa"/>
          </w:tcPr>
          <w:p w14:paraId="5AF1FCC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38.521-1 ; TS/TR ... CR ... </w:t>
            </w:r>
          </w:p>
        </w:tc>
      </w:tr>
      <w:tr w:rsidR="005B03B2" w:rsidRPr="005B03B2" w14:paraId="18500E39" w14:textId="77777777" w:rsidTr="00F03D9A">
        <w:tc>
          <w:tcPr>
            <w:tcW w:w="879" w:type="dxa"/>
          </w:tcPr>
          <w:p w14:paraId="392C39E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0B75E8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2981</w:t>
            </w:r>
          </w:p>
        </w:tc>
        <w:tc>
          <w:tcPr>
            <w:tcW w:w="517" w:type="dxa"/>
          </w:tcPr>
          <w:p w14:paraId="45B2B05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24F71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C2716B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(NR_PC2_CA_R17_2BDL_2BUL) Remove the footnote for the HPUE band combination</w:t>
            </w:r>
          </w:p>
        </w:tc>
        <w:tc>
          <w:tcPr>
            <w:tcW w:w="517" w:type="dxa"/>
          </w:tcPr>
          <w:p w14:paraId="32A099F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4081C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03C0C88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5DAA7B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R4-2510931</w:t>
            </w:r>
          </w:p>
        </w:tc>
        <w:tc>
          <w:tcPr>
            <w:tcW w:w="1597" w:type="dxa"/>
          </w:tcPr>
          <w:p w14:paraId="0060A67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ZTE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Corporation,Sanechips</w:t>
            </w:r>
            <w:proofErr w:type="gramEnd"/>
          </w:p>
        </w:tc>
        <w:tc>
          <w:tcPr>
            <w:tcW w:w="1122" w:type="dxa"/>
          </w:tcPr>
          <w:p w14:paraId="16DF09A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NR_PC2_CA_R17_2BDL_2BUL, HPUE_NR_CADC_SUL_R19-Core</w:t>
            </w:r>
          </w:p>
        </w:tc>
        <w:tc>
          <w:tcPr>
            <w:tcW w:w="2323" w:type="dxa"/>
          </w:tcPr>
          <w:p w14:paraId="0582577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63160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61D66648" w14:textId="77777777" w:rsidTr="00F03D9A">
        <w:tc>
          <w:tcPr>
            <w:tcW w:w="879" w:type="dxa"/>
          </w:tcPr>
          <w:p w14:paraId="523E4EF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3B6729C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0800</w:t>
            </w:r>
          </w:p>
        </w:tc>
        <w:tc>
          <w:tcPr>
            <w:tcW w:w="517" w:type="dxa"/>
          </w:tcPr>
          <w:p w14:paraId="7FBB646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08AA5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7B0E6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(NR_FR1_35MHz_45MHz_BW-Perf) Addition of 35MHz CBW on aggregation level and number of candidates for SDR test parameters</w:t>
            </w:r>
          </w:p>
        </w:tc>
        <w:tc>
          <w:tcPr>
            <w:tcW w:w="517" w:type="dxa"/>
          </w:tcPr>
          <w:p w14:paraId="21E3DCC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9AB9C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17.17.0</w:t>
            </w:r>
          </w:p>
        </w:tc>
        <w:tc>
          <w:tcPr>
            <w:tcW w:w="758" w:type="dxa"/>
          </w:tcPr>
          <w:p w14:paraId="73D6EE0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77736E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R4-2512624</w:t>
            </w:r>
          </w:p>
        </w:tc>
        <w:tc>
          <w:tcPr>
            <w:tcW w:w="1597" w:type="dxa"/>
          </w:tcPr>
          <w:p w14:paraId="5380F43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52678D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NR_FR1_35MHz_45MHz_BW-Perf</w:t>
            </w:r>
          </w:p>
        </w:tc>
        <w:tc>
          <w:tcPr>
            <w:tcW w:w="2323" w:type="dxa"/>
          </w:tcPr>
          <w:p w14:paraId="7FF792A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5.5A.1</w:t>
            </w:r>
          </w:p>
        </w:tc>
        <w:tc>
          <w:tcPr>
            <w:tcW w:w="998" w:type="dxa"/>
          </w:tcPr>
          <w:p w14:paraId="57C2A8E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38.521-4 CR 1002 ; TS/TR ... CR ... </w:t>
            </w:r>
          </w:p>
        </w:tc>
      </w:tr>
      <w:tr w:rsidR="005B03B2" w:rsidRPr="005B03B2" w14:paraId="1C245C78" w14:textId="77777777" w:rsidTr="00F03D9A">
        <w:tc>
          <w:tcPr>
            <w:tcW w:w="879" w:type="dxa"/>
          </w:tcPr>
          <w:p w14:paraId="791EB31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29CA735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0801</w:t>
            </w:r>
          </w:p>
        </w:tc>
        <w:tc>
          <w:tcPr>
            <w:tcW w:w="517" w:type="dxa"/>
          </w:tcPr>
          <w:p w14:paraId="56B8C58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7E807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514414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(NR_FR1_35MHz_45MHz_BW-Perf) Addition of 35MHz CBW on aggregation level and number of candidates for SDR test parameters (Rel18)</w:t>
            </w:r>
          </w:p>
        </w:tc>
        <w:tc>
          <w:tcPr>
            <w:tcW w:w="517" w:type="dxa"/>
          </w:tcPr>
          <w:p w14:paraId="051A3DE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AC4B3D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4733DD1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BB514E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R4-2509829</w:t>
            </w:r>
          </w:p>
        </w:tc>
        <w:tc>
          <w:tcPr>
            <w:tcW w:w="1597" w:type="dxa"/>
          </w:tcPr>
          <w:p w14:paraId="5CF04E3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9F6765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NR_FR1_35MHz_45MHz_BW-Perf</w:t>
            </w:r>
          </w:p>
        </w:tc>
        <w:tc>
          <w:tcPr>
            <w:tcW w:w="2323" w:type="dxa"/>
          </w:tcPr>
          <w:p w14:paraId="4F25DA7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5.5A.1</w:t>
            </w:r>
          </w:p>
        </w:tc>
        <w:tc>
          <w:tcPr>
            <w:tcW w:w="998" w:type="dxa"/>
          </w:tcPr>
          <w:p w14:paraId="7A39F2C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38.521-4 CR 1002 ; TS/TR ... CR ... </w:t>
            </w:r>
          </w:p>
        </w:tc>
      </w:tr>
      <w:tr w:rsidR="005B03B2" w:rsidRPr="005B03B2" w14:paraId="5FA6843D" w14:textId="77777777" w:rsidTr="00F03D9A">
        <w:tc>
          <w:tcPr>
            <w:tcW w:w="879" w:type="dxa"/>
          </w:tcPr>
          <w:p w14:paraId="39FC31D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B112BE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5730</w:t>
            </w:r>
          </w:p>
        </w:tc>
        <w:tc>
          <w:tcPr>
            <w:tcW w:w="517" w:type="dxa"/>
          </w:tcPr>
          <w:p w14:paraId="7CCDD6C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B5109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4A669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(NR_HST_FR2-Perf) CR to amend missing SSB_RP for PC6 with 240kHz SCS</w:t>
            </w:r>
          </w:p>
        </w:tc>
        <w:tc>
          <w:tcPr>
            <w:tcW w:w="517" w:type="dxa"/>
          </w:tcPr>
          <w:p w14:paraId="214DB04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715BD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63DCB66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54E2D7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R4-2509229</w:t>
            </w:r>
          </w:p>
        </w:tc>
        <w:tc>
          <w:tcPr>
            <w:tcW w:w="1597" w:type="dxa"/>
          </w:tcPr>
          <w:p w14:paraId="4333E45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Samsung, Nokia</w:t>
            </w:r>
          </w:p>
        </w:tc>
        <w:tc>
          <w:tcPr>
            <w:tcW w:w="1122" w:type="dxa"/>
          </w:tcPr>
          <w:p w14:paraId="38CC6FF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NR_HST_FR2-Perf</w:t>
            </w:r>
          </w:p>
        </w:tc>
        <w:tc>
          <w:tcPr>
            <w:tcW w:w="2323" w:type="dxa"/>
          </w:tcPr>
          <w:p w14:paraId="15F1438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B.1.2</w:t>
            </w:r>
          </w:p>
        </w:tc>
        <w:tc>
          <w:tcPr>
            <w:tcW w:w="998" w:type="dxa"/>
          </w:tcPr>
          <w:p w14:paraId="63B9881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38.533; TS/TR ... CR ... </w:t>
            </w:r>
          </w:p>
        </w:tc>
      </w:tr>
      <w:tr w:rsidR="005B03B2" w:rsidRPr="005B03B2" w14:paraId="3F6AABFF" w14:textId="77777777" w:rsidTr="00F03D9A">
        <w:tc>
          <w:tcPr>
            <w:tcW w:w="879" w:type="dxa"/>
          </w:tcPr>
          <w:p w14:paraId="122C069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3E06381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5883</w:t>
            </w:r>
          </w:p>
        </w:tc>
        <w:tc>
          <w:tcPr>
            <w:tcW w:w="517" w:type="dxa"/>
          </w:tcPr>
          <w:p w14:paraId="0FA34EC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131D5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5A3B2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(NR_eMIMO-Core) CR on L1-SINR core requirements R17</w:t>
            </w:r>
          </w:p>
        </w:tc>
        <w:tc>
          <w:tcPr>
            <w:tcW w:w="517" w:type="dxa"/>
          </w:tcPr>
          <w:p w14:paraId="379CDE4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0814B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090FC94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A8D0D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R4-2510616</w:t>
            </w:r>
          </w:p>
        </w:tc>
        <w:tc>
          <w:tcPr>
            <w:tcW w:w="1597" w:type="dxa"/>
          </w:tcPr>
          <w:p w14:paraId="1060256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388298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NR_eMIMO-Core</w:t>
            </w:r>
          </w:p>
        </w:tc>
        <w:tc>
          <w:tcPr>
            <w:tcW w:w="2323" w:type="dxa"/>
          </w:tcPr>
          <w:p w14:paraId="29ADE79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9AC45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66E67AF4" w14:textId="77777777" w:rsidTr="00F03D9A">
        <w:tc>
          <w:tcPr>
            <w:tcW w:w="879" w:type="dxa"/>
          </w:tcPr>
          <w:p w14:paraId="7A553B8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2D9F82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5884</w:t>
            </w:r>
          </w:p>
        </w:tc>
        <w:tc>
          <w:tcPr>
            <w:tcW w:w="517" w:type="dxa"/>
          </w:tcPr>
          <w:p w14:paraId="6F127E2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7DC98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BA803B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(NR_eMIMO-Core) CR on L1-SINR core requirements R18</w:t>
            </w:r>
          </w:p>
        </w:tc>
        <w:tc>
          <w:tcPr>
            <w:tcW w:w="517" w:type="dxa"/>
          </w:tcPr>
          <w:p w14:paraId="77A4A4D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2544F5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7741C2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C69382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R4-2510617</w:t>
            </w:r>
          </w:p>
        </w:tc>
        <w:tc>
          <w:tcPr>
            <w:tcW w:w="1597" w:type="dxa"/>
          </w:tcPr>
          <w:p w14:paraId="2B9BDFE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5E9491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NR_eMIMO-Core</w:t>
            </w:r>
          </w:p>
        </w:tc>
        <w:tc>
          <w:tcPr>
            <w:tcW w:w="2323" w:type="dxa"/>
          </w:tcPr>
          <w:p w14:paraId="31A56BE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28EBB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3E34A161" w14:textId="77777777" w:rsidTr="00F03D9A">
        <w:tc>
          <w:tcPr>
            <w:tcW w:w="879" w:type="dxa"/>
          </w:tcPr>
          <w:p w14:paraId="3307CF7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DADCBA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5885</w:t>
            </w:r>
          </w:p>
        </w:tc>
        <w:tc>
          <w:tcPr>
            <w:tcW w:w="517" w:type="dxa"/>
          </w:tcPr>
          <w:p w14:paraId="1F69FEC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60454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84F847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(NR_eMIMO-Core) CR on L1-SINR core requirements R19</w:t>
            </w:r>
          </w:p>
        </w:tc>
        <w:tc>
          <w:tcPr>
            <w:tcW w:w="517" w:type="dxa"/>
          </w:tcPr>
          <w:p w14:paraId="2D99E63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421475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BBA7E0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C8230A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R4-2510618</w:t>
            </w:r>
          </w:p>
        </w:tc>
        <w:tc>
          <w:tcPr>
            <w:tcW w:w="1597" w:type="dxa"/>
          </w:tcPr>
          <w:p w14:paraId="7990790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67F50D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NR_eMIMO-Core</w:t>
            </w:r>
          </w:p>
        </w:tc>
        <w:tc>
          <w:tcPr>
            <w:tcW w:w="2323" w:type="dxa"/>
          </w:tcPr>
          <w:p w14:paraId="4D4D1F8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C016B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1D9A067B" w14:textId="77777777" w:rsidTr="00F03D9A">
        <w:tc>
          <w:tcPr>
            <w:tcW w:w="879" w:type="dxa"/>
          </w:tcPr>
          <w:p w14:paraId="041FEED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81A777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5893</w:t>
            </w:r>
          </w:p>
        </w:tc>
        <w:tc>
          <w:tcPr>
            <w:tcW w:w="517" w:type="dxa"/>
          </w:tcPr>
          <w:p w14:paraId="0A65BD0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11F3E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C806B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(NR_MG_enh-Core) CR on core requirements for R17 MGE</w:t>
            </w:r>
          </w:p>
        </w:tc>
        <w:tc>
          <w:tcPr>
            <w:tcW w:w="517" w:type="dxa"/>
          </w:tcPr>
          <w:p w14:paraId="2FB6941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5C08A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07C3CCE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D98672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R4-2510626</w:t>
            </w:r>
          </w:p>
        </w:tc>
        <w:tc>
          <w:tcPr>
            <w:tcW w:w="1597" w:type="dxa"/>
          </w:tcPr>
          <w:p w14:paraId="5ABAF81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1CCAD5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NR_MG_enh-Core</w:t>
            </w:r>
          </w:p>
        </w:tc>
        <w:tc>
          <w:tcPr>
            <w:tcW w:w="2323" w:type="dxa"/>
          </w:tcPr>
          <w:p w14:paraId="3422259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09D76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02D8964F" w14:textId="77777777" w:rsidTr="00F03D9A">
        <w:tc>
          <w:tcPr>
            <w:tcW w:w="879" w:type="dxa"/>
          </w:tcPr>
          <w:p w14:paraId="38F751A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30483F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5894</w:t>
            </w:r>
          </w:p>
        </w:tc>
        <w:tc>
          <w:tcPr>
            <w:tcW w:w="517" w:type="dxa"/>
          </w:tcPr>
          <w:p w14:paraId="5F4807E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63187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9AE298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(NR_MG_enh-Core) CR on core requirements for R17 MGE R18</w:t>
            </w:r>
          </w:p>
        </w:tc>
        <w:tc>
          <w:tcPr>
            <w:tcW w:w="517" w:type="dxa"/>
          </w:tcPr>
          <w:p w14:paraId="497CF96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A782BC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F34187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C9C007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R4-2510627</w:t>
            </w:r>
          </w:p>
        </w:tc>
        <w:tc>
          <w:tcPr>
            <w:tcW w:w="1597" w:type="dxa"/>
          </w:tcPr>
          <w:p w14:paraId="27CA067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C677A3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NR_MG_enh-Core</w:t>
            </w:r>
          </w:p>
        </w:tc>
        <w:tc>
          <w:tcPr>
            <w:tcW w:w="2323" w:type="dxa"/>
          </w:tcPr>
          <w:p w14:paraId="78C79E0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05CEB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4F351EE5" w14:textId="77777777" w:rsidTr="00F03D9A">
        <w:tc>
          <w:tcPr>
            <w:tcW w:w="879" w:type="dxa"/>
          </w:tcPr>
          <w:p w14:paraId="4A0AF4E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162B94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5895</w:t>
            </w:r>
          </w:p>
        </w:tc>
        <w:tc>
          <w:tcPr>
            <w:tcW w:w="517" w:type="dxa"/>
          </w:tcPr>
          <w:p w14:paraId="6369FA4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B480A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EB8DD0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(NR_MG_enh-Core) CR on core requirements for R17 MGE R19</w:t>
            </w:r>
          </w:p>
        </w:tc>
        <w:tc>
          <w:tcPr>
            <w:tcW w:w="517" w:type="dxa"/>
          </w:tcPr>
          <w:p w14:paraId="45049609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BFCA32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60CA8E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EB8583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R4-2510628</w:t>
            </w:r>
          </w:p>
        </w:tc>
        <w:tc>
          <w:tcPr>
            <w:tcW w:w="1597" w:type="dxa"/>
          </w:tcPr>
          <w:p w14:paraId="711C4B6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586AFE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NR_MG_enh-Core</w:t>
            </w:r>
          </w:p>
        </w:tc>
        <w:tc>
          <w:tcPr>
            <w:tcW w:w="2323" w:type="dxa"/>
          </w:tcPr>
          <w:p w14:paraId="7B17DF6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E2571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7B6CFECD" w14:textId="77777777" w:rsidTr="00F03D9A">
        <w:tc>
          <w:tcPr>
            <w:tcW w:w="879" w:type="dxa"/>
          </w:tcPr>
          <w:p w14:paraId="43EF20D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7CBB64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5923</w:t>
            </w:r>
          </w:p>
        </w:tc>
        <w:tc>
          <w:tcPr>
            <w:tcW w:w="517" w:type="dxa"/>
          </w:tcPr>
          <w:p w14:paraId="6D1D1B1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A4EB8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ECF12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(NR_MG_enh-Core) CR on the inter-RAT measurement_R17</w:t>
            </w:r>
          </w:p>
        </w:tc>
        <w:tc>
          <w:tcPr>
            <w:tcW w:w="517" w:type="dxa"/>
          </w:tcPr>
          <w:p w14:paraId="19EC9E8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8AFC8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6005E20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CBD792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R4-2512225</w:t>
            </w:r>
          </w:p>
        </w:tc>
        <w:tc>
          <w:tcPr>
            <w:tcW w:w="1597" w:type="dxa"/>
          </w:tcPr>
          <w:p w14:paraId="6BDE30C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602FB9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NR_MG_enh-Core</w:t>
            </w:r>
          </w:p>
        </w:tc>
        <w:tc>
          <w:tcPr>
            <w:tcW w:w="2323" w:type="dxa"/>
          </w:tcPr>
          <w:p w14:paraId="7B79D47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998" w:type="dxa"/>
          </w:tcPr>
          <w:p w14:paraId="0BD8136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5B03B2" w:rsidRPr="005B03B2" w14:paraId="70EA83B6" w14:textId="77777777" w:rsidTr="00F03D9A">
        <w:tc>
          <w:tcPr>
            <w:tcW w:w="879" w:type="dxa"/>
          </w:tcPr>
          <w:p w14:paraId="1F77FB0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8E52B0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5924</w:t>
            </w:r>
          </w:p>
        </w:tc>
        <w:tc>
          <w:tcPr>
            <w:tcW w:w="517" w:type="dxa"/>
          </w:tcPr>
          <w:p w14:paraId="6AAFB6C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04D6D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EB23C4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(NR_MG_enh-Core) CR on the inter-RAT measurement_R18</w:t>
            </w:r>
          </w:p>
        </w:tc>
        <w:tc>
          <w:tcPr>
            <w:tcW w:w="517" w:type="dxa"/>
          </w:tcPr>
          <w:p w14:paraId="56BEA77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B2C356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A08DBA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0E0450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R4-2510740</w:t>
            </w:r>
          </w:p>
        </w:tc>
        <w:tc>
          <w:tcPr>
            <w:tcW w:w="1597" w:type="dxa"/>
          </w:tcPr>
          <w:p w14:paraId="16C5EF5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27AF05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NR_MG_enh-Core</w:t>
            </w:r>
          </w:p>
        </w:tc>
        <w:tc>
          <w:tcPr>
            <w:tcW w:w="2323" w:type="dxa"/>
          </w:tcPr>
          <w:p w14:paraId="0162DB0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998" w:type="dxa"/>
          </w:tcPr>
          <w:p w14:paraId="48794F7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5B03B2" w:rsidRPr="005B03B2" w14:paraId="4F56DD2B" w14:textId="77777777" w:rsidTr="00F03D9A">
        <w:tc>
          <w:tcPr>
            <w:tcW w:w="879" w:type="dxa"/>
          </w:tcPr>
          <w:p w14:paraId="6FCBCF9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8E85C2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5925</w:t>
            </w:r>
          </w:p>
        </w:tc>
        <w:tc>
          <w:tcPr>
            <w:tcW w:w="517" w:type="dxa"/>
          </w:tcPr>
          <w:p w14:paraId="05232A5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1C290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05F51E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(NR_MG_enh-Core) CR on the inter-RAT measurement_R19</w:t>
            </w:r>
          </w:p>
        </w:tc>
        <w:tc>
          <w:tcPr>
            <w:tcW w:w="517" w:type="dxa"/>
          </w:tcPr>
          <w:p w14:paraId="03D4F82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C40109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0C8207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892E30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R4-2510741</w:t>
            </w:r>
          </w:p>
        </w:tc>
        <w:tc>
          <w:tcPr>
            <w:tcW w:w="1597" w:type="dxa"/>
          </w:tcPr>
          <w:p w14:paraId="361D57C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EBDDA25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NR_MG_enh-Core</w:t>
            </w:r>
          </w:p>
        </w:tc>
        <w:tc>
          <w:tcPr>
            <w:tcW w:w="2323" w:type="dxa"/>
          </w:tcPr>
          <w:p w14:paraId="7466774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998" w:type="dxa"/>
          </w:tcPr>
          <w:p w14:paraId="19FB0E0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5B03B2" w:rsidRPr="005B03B2" w14:paraId="5C992F95" w14:textId="77777777" w:rsidTr="00F03D9A">
        <w:tc>
          <w:tcPr>
            <w:tcW w:w="879" w:type="dxa"/>
          </w:tcPr>
          <w:p w14:paraId="526F894C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BF2F7D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5943</w:t>
            </w:r>
          </w:p>
        </w:tc>
        <w:tc>
          <w:tcPr>
            <w:tcW w:w="517" w:type="dxa"/>
          </w:tcPr>
          <w:p w14:paraId="531999D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2EA3B2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04AA30D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(NR_HST_FR2-Perf) CR to amend missing SSB_RP for PC6 with 240kHz SCS</w:t>
            </w:r>
          </w:p>
        </w:tc>
        <w:tc>
          <w:tcPr>
            <w:tcW w:w="517" w:type="dxa"/>
          </w:tcPr>
          <w:p w14:paraId="5A5E1D3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79290C1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CC81F8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46EF2C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R4-2510851</w:t>
            </w:r>
          </w:p>
        </w:tc>
        <w:tc>
          <w:tcPr>
            <w:tcW w:w="1597" w:type="dxa"/>
          </w:tcPr>
          <w:p w14:paraId="4F63DF9B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Samsung, Nokia</w:t>
            </w:r>
          </w:p>
        </w:tc>
        <w:tc>
          <w:tcPr>
            <w:tcW w:w="1122" w:type="dxa"/>
          </w:tcPr>
          <w:p w14:paraId="45862310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NR_HST_FR2-Perf</w:t>
            </w:r>
          </w:p>
        </w:tc>
        <w:tc>
          <w:tcPr>
            <w:tcW w:w="2323" w:type="dxa"/>
          </w:tcPr>
          <w:p w14:paraId="45FBE9E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498C5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B03B2" w:rsidRPr="005B03B2" w14:paraId="67F52A4E" w14:textId="77777777" w:rsidTr="00F03D9A">
        <w:tc>
          <w:tcPr>
            <w:tcW w:w="879" w:type="dxa"/>
          </w:tcPr>
          <w:p w14:paraId="7BC34277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0CD9B92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5944</w:t>
            </w:r>
          </w:p>
        </w:tc>
        <w:tc>
          <w:tcPr>
            <w:tcW w:w="517" w:type="dxa"/>
          </w:tcPr>
          <w:p w14:paraId="17A1ED8F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23443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5FDC85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(NR_HST_FR2-Perf) CR to amend missing SSB_RP for PC6 with 240kHz SCS</w:t>
            </w:r>
          </w:p>
        </w:tc>
        <w:tc>
          <w:tcPr>
            <w:tcW w:w="517" w:type="dxa"/>
          </w:tcPr>
          <w:p w14:paraId="23FB152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266924A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4071206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E4B54C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R4-2510852</w:t>
            </w:r>
          </w:p>
        </w:tc>
        <w:tc>
          <w:tcPr>
            <w:tcW w:w="1597" w:type="dxa"/>
          </w:tcPr>
          <w:p w14:paraId="2B0160DE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Samsung, Nokia</w:t>
            </w:r>
          </w:p>
        </w:tc>
        <w:tc>
          <w:tcPr>
            <w:tcW w:w="1122" w:type="dxa"/>
          </w:tcPr>
          <w:p w14:paraId="6EEDEC34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3B2">
              <w:rPr>
                <w:rFonts w:ascii="Calibri" w:eastAsia="Calibri" w:hAnsi="Calibri"/>
                <w:sz w:val="16"/>
                <w:szCs w:val="16"/>
                <w:lang w:eastAsia="en-US"/>
              </w:rPr>
              <w:t>NR_HST_FR2-Perf</w:t>
            </w:r>
          </w:p>
        </w:tc>
        <w:tc>
          <w:tcPr>
            <w:tcW w:w="2323" w:type="dxa"/>
          </w:tcPr>
          <w:p w14:paraId="388B72A3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B9B8D8" w14:textId="77777777" w:rsidR="005B03B2" w:rsidRPr="005B03B2" w:rsidRDefault="005B03B2" w:rsidP="005B03B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27BC9ED" w14:textId="77777777" w:rsidR="00767345" w:rsidRDefault="00767345" w:rsidP="00767345"/>
    <w:p w14:paraId="4C7F45A6" w14:textId="77777777" w:rsidR="00E144C4" w:rsidRDefault="00E144C4" w:rsidP="00E144C4"/>
    <w:p w14:paraId="0A6927D2" w14:textId="735909E4" w:rsidR="00E144C4" w:rsidRDefault="004657FE" w:rsidP="00512C52">
      <w:pPr>
        <w:pStyle w:val="Heading2"/>
        <w:rPr>
          <w:rFonts w:cs="Arial"/>
          <w:noProof/>
        </w:rPr>
      </w:pPr>
      <w:bookmarkStart w:id="2" w:name="_Hlk165992669"/>
      <w:r w:rsidRPr="004657FE">
        <w:rPr>
          <w:noProof/>
        </w:rPr>
        <w:t>RP-252386</w:t>
      </w:r>
    </w:p>
    <w:p w14:paraId="7F294C1F" w14:textId="277D704C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10</w:t>
      </w:r>
    </w:p>
    <w:p w14:paraId="6E5A413D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8BE69A9" w14:textId="77777777" w:rsidR="00921A82" w:rsidRDefault="00921A82" w:rsidP="00921A82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5A84" w:rsidRPr="00595A84" w14:paraId="593E4791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6FB5B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9C1BE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E6691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5B90C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5CDAC7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5EDF7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B0EBC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52B0B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528B3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B386E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4C636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8D511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6C928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95A84" w:rsidRPr="00595A84" w14:paraId="43AF421F" w14:textId="77777777" w:rsidTr="00F03D9A">
        <w:tc>
          <w:tcPr>
            <w:tcW w:w="879" w:type="dxa"/>
          </w:tcPr>
          <w:p w14:paraId="454C6F8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206040F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0185</w:t>
            </w:r>
          </w:p>
        </w:tc>
        <w:tc>
          <w:tcPr>
            <w:tcW w:w="517" w:type="dxa"/>
          </w:tcPr>
          <w:p w14:paraId="27A8841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E1449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106E6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to the spurious emission domain for the UE co-existence</w:t>
            </w:r>
          </w:p>
        </w:tc>
        <w:tc>
          <w:tcPr>
            <w:tcW w:w="517" w:type="dxa"/>
          </w:tcPr>
          <w:p w14:paraId="1069403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D03D3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17.12.0</w:t>
            </w:r>
          </w:p>
        </w:tc>
        <w:tc>
          <w:tcPr>
            <w:tcW w:w="758" w:type="dxa"/>
          </w:tcPr>
          <w:p w14:paraId="3FC84CC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2364F2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R4-2509512</w:t>
            </w:r>
          </w:p>
        </w:tc>
        <w:tc>
          <w:tcPr>
            <w:tcW w:w="1597" w:type="dxa"/>
          </w:tcPr>
          <w:p w14:paraId="788845D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1EED2B4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0BA2BE5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6C6D6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47CD81EF" w14:textId="77777777" w:rsidTr="00F03D9A">
        <w:tc>
          <w:tcPr>
            <w:tcW w:w="879" w:type="dxa"/>
          </w:tcPr>
          <w:p w14:paraId="3588706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4E4D3B1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0186</w:t>
            </w:r>
          </w:p>
        </w:tc>
        <w:tc>
          <w:tcPr>
            <w:tcW w:w="517" w:type="dxa"/>
          </w:tcPr>
          <w:p w14:paraId="03E1D8F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4D919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CD70C1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to the spurious emission domain for the UE co-existence</w:t>
            </w:r>
          </w:p>
        </w:tc>
        <w:tc>
          <w:tcPr>
            <w:tcW w:w="517" w:type="dxa"/>
          </w:tcPr>
          <w:p w14:paraId="40F8D8E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5A6E9D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F66C77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4FEBD3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R4-2509513</w:t>
            </w:r>
          </w:p>
        </w:tc>
        <w:tc>
          <w:tcPr>
            <w:tcW w:w="1597" w:type="dxa"/>
          </w:tcPr>
          <w:p w14:paraId="6BAE3F3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16BC4FF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5153891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C0496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4CC6BB4A" w14:textId="77777777" w:rsidTr="00F03D9A">
        <w:tc>
          <w:tcPr>
            <w:tcW w:w="879" w:type="dxa"/>
          </w:tcPr>
          <w:p w14:paraId="31FE958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0EBB1E8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0187</w:t>
            </w:r>
          </w:p>
        </w:tc>
        <w:tc>
          <w:tcPr>
            <w:tcW w:w="517" w:type="dxa"/>
          </w:tcPr>
          <w:p w14:paraId="3B8E192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66A76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E3219C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to the spurious emission domain for the UE co-existence</w:t>
            </w:r>
          </w:p>
        </w:tc>
        <w:tc>
          <w:tcPr>
            <w:tcW w:w="517" w:type="dxa"/>
          </w:tcPr>
          <w:p w14:paraId="4312BF1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139446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4D02BB2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CD196E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R4-2509514</w:t>
            </w:r>
          </w:p>
        </w:tc>
        <w:tc>
          <w:tcPr>
            <w:tcW w:w="1597" w:type="dxa"/>
          </w:tcPr>
          <w:p w14:paraId="0F9846A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5FDA9FC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6130507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8C91E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3132C34D" w14:textId="77777777" w:rsidTr="00F03D9A">
        <w:tc>
          <w:tcPr>
            <w:tcW w:w="879" w:type="dxa"/>
          </w:tcPr>
          <w:p w14:paraId="7F0BD45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03DDA18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0188</w:t>
            </w:r>
          </w:p>
        </w:tc>
        <w:tc>
          <w:tcPr>
            <w:tcW w:w="517" w:type="dxa"/>
          </w:tcPr>
          <w:p w14:paraId="688AEAE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62432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B6576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of the NR NTN band n256 out-of-band blocking requirements</w:t>
            </w:r>
          </w:p>
        </w:tc>
        <w:tc>
          <w:tcPr>
            <w:tcW w:w="517" w:type="dxa"/>
          </w:tcPr>
          <w:p w14:paraId="4644D5E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CEC89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17.12.0</w:t>
            </w:r>
          </w:p>
        </w:tc>
        <w:tc>
          <w:tcPr>
            <w:tcW w:w="758" w:type="dxa"/>
          </w:tcPr>
          <w:p w14:paraId="6CF1781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6989ED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R4-2509518</w:t>
            </w:r>
          </w:p>
        </w:tc>
        <w:tc>
          <w:tcPr>
            <w:tcW w:w="1597" w:type="dxa"/>
          </w:tcPr>
          <w:p w14:paraId="28115BA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3CF67B4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56E30EB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B8020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63961DB5" w14:textId="77777777" w:rsidTr="00F03D9A">
        <w:tc>
          <w:tcPr>
            <w:tcW w:w="879" w:type="dxa"/>
          </w:tcPr>
          <w:p w14:paraId="037B250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264794D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0189</w:t>
            </w:r>
          </w:p>
        </w:tc>
        <w:tc>
          <w:tcPr>
            <w:tcW w:w="517" w:type="dxa"/>
          </w:tcPr>
          <w:p w14:paraId="2326EC0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38B6A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5C4322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of the NR NTN band n256 out-of-band blocking requirements</w:t>
            </w:r>
          </w:p>
        </w:tc>
        <w:tc>
          <w:tcPr>
            <w:tcW w:w="517" w:type="dxa"/>
          </w:tcPr>
          <w:p w14:paraId="12C419C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81E599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F609FD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8E10A1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R4-2509519</w:t>
            </w:r>
          </w:p>
        </w:tc>
        <w:tc>
          <w:tcPr>
            <w:tcW w:w="1597" w:type="dxa"/>
          </w:tcPr>
          <w:p w14:paraId="3C4C1DE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4F23AD5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26BE941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43FEE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7447A258" w14:textId="77777777" w:rsidTr="00F03D9A">
        <w:tc>
          <w:tcPr>
            <w:tcW w:w="879" w:type="dxa"/>
          </w:tcPr>
          <w:p w14:paraId="10FEA17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13851D9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0190</w:t>
            </w:r>
          </w:p>
        </w:tc>
        <w:tc>
          <w:tcPr>
            <w:tcW w:w="517" w:type="dxa"/>
          </w:tcPr>
          <w:p w14:paraId="74CDB92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459C1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082B0D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of the NR NTN band n256 out-of-band blocking requirements</w:t>
            </w:r>
          </w:p>
        </w:tc>
        <w:tc>
          <w:tcPr>
            <w:tcW w:w="517" w:type="dxa"/>
          </w:tcPr>
          <w:p w14:paraId="60C6292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D2688E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3A5DD7E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31CE8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R4-2509520</w:t>
            </w:r>
          </w:p>
        </w:tc>
        <w:tc>
          <w:tcPr>
            <w:tcW w:w="1597" w:type="dxa"/>
          </w:tcPr>
          <w:p w14:paraId="3ACC0D2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4122107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52DDDFD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E15A0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0016A173" w14:textId="77777777" w:rsidTr="00F03D9A">
        <w:tc>
          <w:tcPr>
            <w:tcW w:w="879" w:type="dxa"/>
          </w:tcPr>
          <w:p w14:paraId="7B2C081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38.101-5</w:t>
            </w:r>
          </w:p>
        </w:tc>
        <w:tc>
          <w:tcPr>
            <w:tcW w:w="637" w:type="dxa"/>
          </w:tcPr>
          <w:p w14:paraId="633E8F5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0197</w:t>
            </w:r>
          </w:p>
        </w:tc>
        <w:tc>
          <w:tcPr>
            <w:tcW w:w="517" w:type="dxa"/>
          </w:tcPr>
          <w:p w14:paraId="720E506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30528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DB7C8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to update RMCs for FR1-NTN TRx testing with 15kHz and 30kHz SCSs</w:t>
            </w:r>
          </w:p>
        </w:tc>
        <w:tc>
          <w:tcPr>
            <w:tcW w:w="517" w:type="dxa"/>
          </w:tcPr>
          <w:p w14:paraId="714545A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8EB04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17.12.0</w:t>
            </w:r>
          </w:p>
        </w:tc>
        <w:tc>
          <w:tcPr>
            <w:tcW w:w="758" w:type="dxa"/>
          </w:tcPr>
          <w:p w14:paraId="420D50B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3DE237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R4-2512827</w:t>
            </w:r>
          </w:p>
        </w:tc>
        <w:tc>
          <w:tcPr>
            <w:tcW w:w="1597" w:type="dxa"/>
          </w:tcPr>
          <w:p w14:paraId="4C02914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198C018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2B22418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A.2.1, A.3.4.1.1, A.3.4.1.1A (new), A.3.4.1.1B (new, placeholder)</w:t>
            </w:r>
          </w:p>
        </w:tc>
        <w:tc>
          <w:tcPr>
            <w:tcW w:w="998" w:type="dxa"/>
          </w:tcPr>
          <w:p w14:paraId="5C388A1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38.521-5 ; TS/TR ... CR ... </w:t>
            </w:r>
          </w:p>
        </w:tc>
      </w:tr>
      <w:tr w:rsidR="00595A84" w:rsidRPr="00595A84" w14:paraId="6B30E390" w14:textId="77777777" w:rsidTr="00F03D9A">
        <w:tc>
          <w:tcPr>
            <w:tcW w:w="879" w:type="dxa"/>
          </w:tcPr>
          <w:p w14:paraId="7F3C6D6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4C3CE95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0198</w:t>
            </w:r>
          </w:p>
        </w:tc>
        <w:tc>
          <w:tcPr>
            <w:tcW w:w="517" w:type="dxa"/>
          </w:tcPr>
          <w:p w14:paraId="57D0CAF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07DC4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899274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to update RMCs for FR1-NTN TRx testing with 15kHz and 30kHz SCSs</w:t>
            </w:r>
          </w:p>
        </w:tc>
        <w:tc>
          <w:tcPr>
            <w:tcW w:w="517" w:type="dxa"/>
          </w:tcPr>
          <w:p w14:paraId="368529E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A4AF1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1DD3BE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F50CCA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R4-2512828</w:t>
            </w:r>
          </w:p>
        </w:tc>
        <w:tc>
          <w:tcPr>
            <w:tcW w:w="1597" w:type="dxa"/>
          </w:tcPr>
          <w:p w14:paraId="19C7656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1188FDC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NR_NTN_solutions-Core, NR_NTN_enh-Core</w:t>
            </w:r>
          </w:p>
        </w:tc>
        <w:tc>
          <w:tcPr>
            <w:tcW w:w="2323" w:type="dxa"/>
          </w:tcPr>
          <w:p w14:paraId="4F7B7B7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A.2.1, A.3.4.1.1, A.3.4.1.1A (new), A.3.4.1.1B (new, placeholder)</w:t>
            </w:r>
          </w:p>
        </w:tc>
        <w:tc>
          <w:tcPr>
            <w:tcW w:w="998" w:type="dxa"/>
          </w:tcPr>
          <w:p w14:paraId="4F3CD12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38.521-5 ; TS/TR ... CR ... </w:t>
            </w:r>
          </w:p>
        </w:tc>
      </w:tr>
      <w:tr w:rsidR="00595A84" w:rsidRPr="00595A84" w14:paraId="35F828D2" w14:textId="77777777" w:rsidTr="00F03D9A">
        <w:tc>
          <w:tcPr>
            <w:tcW w:w="879" w:type="dxa"/>
          </w:tcPr>
          <w:p w14:paraId="4D970B1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3690597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0199</w:t>
            </w:r>
          </w:p>
        </w:tc>
        <w:tc>
          <w:tcPr>
            <w:tcW w:w="517" w:type="dxa"/>
          </w:tcPr>
          <w:p w14:paraId="5AC5700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681DD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C4E157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to update RMCs for FR1-NTN TRx testing with 15kHz and 30kHz SCSs</w:t>
            </w:r>
          </w:p>
        </w:tc>
        <w:tc>
          <w:tcPr>
            <w:tcW w:w="517" w:type="dxa"/>
          </w:tcPr>
          <w:p w14:paraId="4A99D42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A6C2A1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72988DD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186AC9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R4-2509870</w:t>
            </w:r>
          </w:p>
        </w:tc>
        <w:tc>
          <w:tcPr>
            <w:tcW w:w="1597" w:type="dxa"/>
          </w:tcPr>
          <w:p w14:paraId="06976F3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7A92C62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NR_NTN_solutions-Core, NR_NTN_enh-Core</w:t>
            </w:r>
          </w:p>
        </w:tc>
        <w:tc>
          <w:tcPr>
            <w:tcW w:w="2323" w:type="dxa"/>
          </w:tcPr>
          <w:p w14:paraId="6BC8CE4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9FAE8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4D00BCBB" w14:textId="77777777" w:rsidTr="00F03D9A">
        <w:tc>
          <w:tcPr>
            <w:tcW w:w="879" w:type="dxa"/>
          </w:tcPr>
          <w:p w14:paraId="0C42D2B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7A9A627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0200</w:t>
            </w:r>
          </w:p>
        </w:tc>
        <w:tc>
          <w:tcPr>
            <w:tcW w:w="517" w:type="dxa"/>
          </w:tcPr>
          <w:p w14:paraId="0FC03A9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95425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1E20D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to TS38.101-5 Corrections on Rx requirement</w:t>
            </w:r>
          </w:p>
        </w:tc>
        <w:tc>
          <w:tcPr>
            <w:tcW w:w="517" w:type="dxa"/>
          </w:tcPr>
          <w:p w14:paraId="4FDF159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4C769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17.12.0</w:t>
            </w:r>
          </w:p>
        </w:tc>
        <w:tc>
          <w:tcPr>
            <w:tcW w:w="758" w:type="dxa"/>
          </w:tcPr>
          <w:p w14:paraId="5C6E107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57A730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R4-2511836</w:t>
            </w:r>
          </w:p>
        </w:tc>
        <w:tc>
          <w:tcPr>
            <w:tcW w:w="1597" w:type="dxa"/>
          </w:tcPr>
          <w:p w14:paraId="459ADC0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0F8039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25AF564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8ED7F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5F72B3BC" w14:textId="77777777" w:rsidTr="00F03D9A">
        <w:tc>
          <w:tcPr>
            <w:tcW w:w="879" w:type="dxa"/>
          </w:tcPr>
          <w:p w14:paraId="3055382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5057674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0201</w:t>
            </w:r>
          </w:p>
        </w:tc>
        <w:tc>
          <w:tcPr>
            <w:tcW w:w="517" w:type="dxa"/>
          </w:tcPr>
          <w:p w14:paraId="4421594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6B77E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BE4853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to TS38.101-5 Corrections on Rx requirement</w:t>
            </w:r>
          </w:p>
        </w:tc>
        <w:tc>
          <w:tcPr>
            <w:tcW w:w="517" w:type="dxa"/>
          </w:tcPr>
          <w:p w14:paraId="58D802D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1F3081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38952F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64078A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R4-2510351</w:t>
            </w:r>
          </w:p>
        </w:tc>
        <w:tc>
          <w:tcPr>
            <w:tcW w:w="1597" w:type="dxa"/>
          </w:tcPr>
          <w:p w14:paraId="4261EEA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20DF8F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2D14728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7.5, 7.6.2, 7.6.3, 7.7</w:t>
            </w:r>
          </w:p>
        </w:tc>
        <w:tc>
          <w:tcPr>
            <w:tcW w:w="998" w:type="dxa"/>
          </w:tcPr>
          <w:p w14:paraId="047A35E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6BE7D61C" w14:textId="77777777" w:rsidTr="00F03D9A">
        <w:tc>
          <w:tcPr>
            <w:tcW w:w="879" w:type="dxa"/>
          </w:tcPr>
          <w:p w14:paraId="4E6624D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3F9F208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0202</w:t>
            </w:r>
          </w:p>
        </w:tc>
        <w:tc>
          <w:tcPr>
            <w:tcW w:w="517" w:type="dxa"/>
          </w:tcPr>
          <w:p w14:paraId="56AF69C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7AD55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D57F5E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to TS38.101-5 Corrections on Rx requirement</w:t>
            </w:r>
          </w:p>
        </w:tc>
        <w:tc>
          <w:tcPr>
            <w:tcW w:w="517" w:type="dxa"/>
          </w:tcPr>
          <w:p w14:paraId="128068D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342F17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1A3681F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825378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R4-2510352</w:t>
            </w:r>
          </w:p>
        </w:tc>
        <w:tc>
          <w:tcPr>
            <w:tcW w:w="1597" w:type="dxa"/>
          </w:tcPr>
          <w:p w14:paraId="06D0ED0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820C52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3C3782A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7.5, 7.6.2, 7.6.3, 7.7</w:t>
            </w:r>
          </w:p>
        </w:tc>
        <w:tc>
          <w:tcPr>
            <w:tcW w:w="998" w:type="dxa"/>
          </w:tcPr>
          <w:p w14:paraId="389CA16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2322EA2A" w14:textId="77777777" w:rsidTr="00F03D9A">
        <w:tc>
          <w:tcPr>
            <w:tcW w:w="879" w:type="dxa"/>
          </w:tcPr>
          <w:p w14:paraId="380DE22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07A93D3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0121</w:t>
            </w:r>
          </w:p>
        </w:tc>
        <w:tc>
          <w:tcPr>
            <w:tcW w:w="517" w:type="dxa"/>
          </w:tcPr>
          <w:p w14:paraId="029D70E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00D0D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58A52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Core)CR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TS38.108, Add SAN type 1-H for OTA sensitivity requirement</w:t>
            </w:r>
          </w:p>
        </w:tc>
        <w:tc>
          <w:tcPr>
            <w:tcW w:w="517" w:type="dxa"/>
          </w:tcPr>
          <w:p w14:paraId="0AC5441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D27F5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17.11.0</w:t>
            </w:r>
          </w:p>
        </w:tc>
        <w:tc>
          <w:tcPr>
            <w:tcW w:w="758" w:type="dxa"/>
          </w:tcPr>
          <w:p w14:paraId="426C545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0ED8E9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R4-2509353</w:t>
            </w:r>
          </w:p>
        </w:tc>
        <w:tc>
          <w:tcPr>
            <w:tcW w:w="1597" w:type="dxa"/>
          </w:tcPr>
          <w:p w14:paraId="4483F4A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54E3EB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75C85F8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05733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6DD30B10" w14:textId="77777777" w:rsidTr="00F03D9A">
        <w:tc>
          <w:tcPr>
            <w:tcW w:w="879" w:type="dxa"/>
          </w:tcPr>
          <w:p w14:paraId="0D7E228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3AFF63A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0122</w:t>
            </w:r>
          </w:p>
        </w:tc>
        <w:tc>
          <w:tcPr>
            <w:tcW w:w="517" w:type="dxa"/>
          </w:tcPr>
          <w:p w14:paraId="729E792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9B6AB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959F7A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Core)CR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TS38.108, Add SAN type 1-H for OTA sensitivity requirement</w:t>
            </w:r>
          </w:p>
        </w:tc>
        <w:tc>
          <w:tcPr>
            <w:tcW w:w="517" w:type="dxa"/>
          </w:tcPr>
          <w:p w14:paraId="2B7F71B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33ACA2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18.7.0</w:t>
            </w:r>
          </w:p>
        </w:tc>
        <w:tc>
          <w:tcPr>
            <w:tcW w:w="758" w:type="dxa"/>
          </w:tcPr>
          <w:p w14:paraId="116A355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28D88D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R4-2509354</w:t>
            </w:r>
          </w:p>
        </w:tc>
        <w:tc>
          <w:tcPr>
            <w:tcW w:w="1597" w:type="dxa"/>
          </w:tcPr>
          <w:p w14:paraId="7AC7CDC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E2E99D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3CD1D19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63201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460E9511" w14:textId="77777777" w:rsidTr="00F03D9A">
        <w:tc>
          <w:tcPr>
            <w:tcW w:w="879" w:type="dxa"/>
          </w:tcPr>
          <w:p w14:paraId="545C568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38.108</w:t>
            </w:r>
          </w:p>
        </w:tc>
        <w:tc>
          <w:tcPr>
            <w:tcW w:w="637" w:type="dxa"/>
          </w:tcPr>
          <w:p w14:paraId="7571553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0123</w:t>
            </w:r>
          </w:p>
        </w:tc>
        <w:tc>
          <w:tcPr>
            <w:tcW w:w="517" w:type="dxa"/>
          </w:tcPr>
          <w:p w14:paraId="17DFBBD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36B17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64364E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Core)CR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TS38.108, Add SAN type 1-H for OTA sensitivity requirement</w:t>
            </w:r>
          </w:p>
        </w:tc>
        <w:tc>
          <w:tcPr>
            <w:tcW w:w="517" w:type="dxa"/>
          </w:tcPr>
          <w:p w14:paraId="52827B6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2C62DC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7D7576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B40ED1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R4-2509355</w:t>
            </w:r>
          </w:p>
        </w:tc>
        <w:tc>
          <w:tcPr>
            <w:tcW w:w="1597" w:type="dxa"/>
          </w:tcPr>
          <w:p w14:paraId="64D4BA6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FFF4DC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105838D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887C2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229386AE" w14:textId="77777777" w:rsidTr="00F03D9A">
        <w:tc>
          <w:tcPr>
            <w:tcW w:w="879" w:type="dxa"/>
          </w:tcPr>
          <w:p w14:paraId="387984E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8ECF9B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5719</w:t>
            </w:r>
          </w:p>
        </w:tc>
        <w:tc>
          <w:tcPr>
            <w:tcW w:w="517" w:type="dxa"/>
          </w:tcPr>
          <w:p w14:paraId="2635EE1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FB38F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C696A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on L1-RSRP accuracy requirements for FR1 SAN</w:t>
            </w:r>
          </w:p>
        </w:tc>
        <w:tc>
          <w:tcPr>
            <w:tcW w:w="517" w:type="dxa"/>
          </w:tcPr>
          <w:p w14:paraId="428D926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36532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5B21FCC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1EB3BC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R4-2509125</w:t>
            </w:r>
          </w:p>
        </w:tc>
        <w:tc>
          <w:tcPr>
            <w:tcW w:w="1597" w:type="dxa"/>
          </w:tcPr>
          <w:p w14:paraId="78621BA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Anritsu Corporation</w:t>
            </w:r>
          </w:p>
        </w:tc>
        <w:tc>
          <w:tcPr>
            <w:tcW w:w="1122" w:type="dxa"/>
          </w:tcPr>
          <w:p w14:paraId="66CCFE3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61413E5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01C94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624AF073" w14:textId="77777777" w:rsidTr="00F03D9A">
        <w:tc>
          <w:tcPr>
            <w:tcW w:w="879" w:type="dxa"/>
          </w:tcPr>
          <w:p w14:paraId="10A28B8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6D00E2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5832</w:t>
            </w:r>
          </w:p>
        </w:tc>
        <w:tc>
          <w:tcPr>
            <w:tcW w:w="517" w:type="dxa"/>
          </w:tcPr>
          <w:p w14:paraId="36BC43B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7E90E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88F9E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on NR NTN core requirements</w:t>
            </w:r>
          </w:p>
        </w:tc>
        <w:tc>
          <w:tcPr>
            <w:tcW w:w="517" w:type="dxa"/>
          </w:tcPr>
          <w:p w14:paraId="52E8F26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A85C8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4EF3156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E886F7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R4-2512276</w:t>
            </w:r>
          </w:p>
        </w:tc>
        <w:tc>
          <w:tcPr>
            <w:tcW w:w="1597" w:type="dxa"/>
          </w:tcPr>
          <w:p w14:paraId="33286B9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vivo</w:t>
            </w:r>
          </w:p>
        </w:tc>
        <w:tc>
          <w:tcPr>
            <w:tcW w:w="1122" w:type="dxa"/>
          </w:tcPr>
          <w:p w14:paraId="30B541E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34ADE28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7.3C.2, 8.6C, 8.13C, 8.14C, 9.1.3C</w:t>
            </w:r>
          </w:p>
        </w:tc>
        <w:tc>
          <w:tcPr>
            <w:tcW w:w="998" w:type="dxa"/>
          </w:tcPr>
          <w:p w14:paraId="0DD93EC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31890147" w14:textId="77777777" w:rsidTr="00F03D9A">
        <w:tc>
          <w:tcPr>
            <w:tcW w:w="879" w:type="dxa"/>
          </w:tcPr>
          <w:p w14:paraId="6FF74B8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D19A5D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5833</w:t>
            </w:r>
          </w:p>
        </w:tc>
        <w:tc>
          <w:tcPr>
            <w:tcW w:w="517" w:type="dxa"/>
          </w:tcPr>
          <w:p w14:paraId="5BFC895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2EA7A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E2769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on requirements for Minimization of Drive Tests (MDT) for Satellite Access (R17 Cat F)</w:t>
            </w:r>
          </w:p>
        </w:tc>
        <w:tc>
          <w:tcPr>
            <w:tcW w:w="517" w:type="dxa"/>
          </w:tcPr>
          <w:p w14:paraId="54ECCFF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F3BF7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710494D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7CFC65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R4-2510497</w:t>
            </w:r>
          </w:p>
        </w:tc>
        <w:tc>
          <w:tcPr>
            <w:tcW w:w="1597" w:type="dxa"/>
          </w:tcPr>
          <w:p w14:paraId="58F7D7C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vivo</w:t>
            </w:r>
          </w:p>
        </w:tc>
        <w:tc>
          <w:tcPr>
            <w:tcW w:w="1122" w:type="dxa"/>
          </w:tcPr>
          <w:p w14:paraId="371E030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1565EDB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4.3C, 5.3C</w:t>
            </w:r>
          </w:p>
        </w:tc>
        <w:tc>
          <w:tcPr>
            <w:tcW w:w="998" w:type="dxa"/>
          </w:tcPr>
          <w:p w14:paraId="025C7F3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0F6CEBA7" w14:textId="77777777" w:rsidTr="00F03D9A">
        <w:tc>
          <w:tcPr>
            <w:tcW w:w="879" w:type="dxa"/>
          </w:tcPr>
          <w:p w14:paraId="7002BF4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47130B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5834</w:t>
            </w:r>
          </w:p>
        </w:tc>
        <w:tc>
          <w:tcPr>
            <w:tcW w:w="517" w:type="dxa"/>
          </w:tcPr>
          <w:p w14:paraId="75674E4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32B33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F1117A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on requirements for Minimization of Drive Tests (MDT) for Satellite Access (R18 Cat A)</w:t>
            </w:r>
          </w:p>
        </w:tc>
        <w:tc>
          <w:tcPr>
            <w:tcW w:w="517" w:type="dxa"/>
          </w:tcPr>
          <w:p w14:paraId="1DC5F62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E8119B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9C59D9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3B5E3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R4-2510498</w:t>
            </w:r>
          </w:p>
        </w:tc>
        <w:tc>
          <w:tcPr>
            <w:tcW w:w="1597" w:type="dxa"/>
          </w:tcPr>
          <w:p w14:paraId="299AD60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vivo</w:t>
            </w:r>
          </w:p>
        </w:tc>
        <w:tc>
          <w:tcPr>
            <w:tcW w:w="1122" w:type="dxa"/>
          </w:tcPr>
          <w:p w14:paraId="34108C4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79E338B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4.3C, 5.3C</w:t>
            </w:r>
          </w:p>
        </w:tc>
        <w:tc>
          <w:tcPr>
            <w:tcW w:w="998" w:type="dxa"/>
          </w:tcPr>
          <w:p w14:paraId="1D02CC8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0D4B3BE9" w14:textId="77777777" w:rsidTr="00F03D9A">
        <w:tc>
          <w:tcPr>
            <w:tcW w:w="879" w:type="dxa"/>
          </w:tcPr>
          <w:p w14:paraId="6099174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C1E955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5835</w:t>
            </w:r>
          </w:p>
        </w:tc>
        <w:tc>
          <w:tcPr>
            <w:tcW w:w="517" w:type="dxa"/>
          </w:tcPr>
          <w:p w14:paraId="6C5444A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DACC4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FDAB0C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on requirements for Minimization of Drive Tests (MDT) for Satellite Access (R19 Cat A)</w:t>
            </w:r>
          </w:p>
        </w:tc>
        <w:tc>
          <w:tcPr>
            <w:tcW w:w="517" w:type="dxa"/>
          </w:tcPr>
          <w:p w14:paraId="23BBBF8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4B012C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1CC7F7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42836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R4-2510499</w:t>
            </w:r>
          </w:p>
        </w:tc>
        <w:tc>
          <w:tcPr>
            <w:tcW w:w="1597" w:type="dxa"/>
          </w:tcPr>
          <w:p w14:paraId="3BB7960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vivo</w:t>
            </w:r>
          </w:p>
        </w:tc>
        <w:tc>
          <w:tcPr>
            <w:tcW w:w="1122" w:type="dxa"/>
          </w:tcPr>
          <w:p w14:paraId="0D0275D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326E710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4.3C, 5.3C</w:t>
            </w:r>
          </w:p>
        </w:tc>
        <w:tc>
          <w:tcPr>
            <w:tcW w:w="998" w:type="dxa"/>
          </w:tcPr>
          <w:p w14:paraId="51F3B3F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33DC1FE2" w14:textId="77777777" w:rsidTr="00F03D9A">
        <w:tc>
          <w:tcPr>
            <w:tcW w:w="879" w:type="dxa"/>
          </w:tcPr>
          <w:p w14:paraId="1A4609D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BF3B5A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5890</w:t>
            </w:r>
          </w:p>
        </w:tc>
        <w:tc>
          <w:tcPr>
            <w:tcW w:w="517" w:type="dxa"/>
          </w:tcPr>
          <w:p w14:paraId="1F8B8A0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3AEC4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8779C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on core requirements for R17 NTN</w:t>
            </w:r>
          </w:p>
        </w:tc>
        <w:tc>
          <w:tcPr>
            <w:tcW w:w="517" w:type="dxa"/>
          </w:tcPr>
          <w:p w14:paraId="7A575ED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DD797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3F8A196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FFD8DB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R4-2510623</w:t>
            </w:r>
          </w:p>
        </w:tc>
        <w:tc>
          <w:tcPr>
            <w:tcW w:w="1597" w:type="dxa"/>
          </w:tcPr>
          <w:p w14:paraId="2D3169C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B41D7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27DBF33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0F592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13C80FAA" w14:textId="77777777" w:rsidTr="00F03D9A">
        <w:tc>
          <w:tcPr>
            <w:tcW w:w="879" w:type="dxa"/>
          </w:tcPr>
          <w:p w14:paraId="1EBFFE7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691DB2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5891</w:t>
            </w:r>
          </w:p>
        </w:tc>
        <w:tc>
          <w:tcPr>
            <w:tcW w:w="517" w:type="dxa"/>
          </w:tcPr>
          <w:p w14:paraId="6490F1F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9F23D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F2EAEC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on core requirements for R17 NTN R18</w:t>
            </w:r>
          </w:p>
        </w:tc>
        <w:tc>
          <w:tcPr>
            <w:tcW w:w="517" w:type="dxa"/>
          </w:tcPr>
          <w:p w14:paraId="5CF48AB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C7AA10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780E18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65A1E7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R4-2510624</w:t>
            </w:r>
          </w:p>
        </w:tc>
        <w:tc>
          <w:tcPr>
            <w:tcW w:w="1597" w:type="dxa"/>
          </w:tcPr>
          <w:p w14:paraId="6A507ED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D1F11B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1BF76CE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18AD9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2EA796B8" w14:textId="77777777" w:rsidTr="00F03D9A">
        <w:tc>
          <w:tcPr>
            <w:tcW w:w="879" w:type="dxa"/>
          </w:tcPr>
          <w:p w14:paraId="7D0D9AD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DF9F8C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5892</w:t>
            </w:r>
          </w:p>
        </w:tc>
        <w:tc>
          <w:tcPr>
            <w:tcW w:w="517" w:type="dxa"/>
          </w:tcPr>
          <w:p w14:paraId="49C9E00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A36DE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8BC84E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CR on core requirements for R17 NTN R19</w:t>
            </w:r>
          </w:p>
        </w:tc>
        <w:tc>
          <w:tcPr>
            <w:tcW w:w="517" w:type="dxa"/>
          </w:tcPr>
          <w:p w14:paraId="73432BB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2F011B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EE4B9C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7B6E8F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R4-2510625</w:t>
            </w:r>
          </w:p>
        </w:tc>
        <w:tc>
          <w:tcPr>
            <w:tcW w:w="1597" w:type="dxa"/>
          </w:tcPr>
          <w:p w14:paraId="2F14536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9D1549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2EA5FB9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B1C38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15848C16" w14:textId="77777777" w:rsidTr="00F03D9A">
        <w:tc>
          <w:tcPr>
            <w:tcW w:w="879" w:type="dxa"/>
          </w:tcPr>
          <w:p w14:paraId="6E4DE7E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3DC6B20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5952</w:t>
            </w:r>
          </w:p>
        </w:tc>
        <w:tc>
          <w:tcPr>
            <w:tcW w:w="517" w:type="dxa"/>
          </w:tcPr>
          <w:p w14:paraId="0AA8B56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43D16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C499C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NR frequency band groups for satellite access in FR1</w:t>
            </w:r>
          </w:p>
        </w:tc>
        <w:tc>
          <w:tcPr>
            <w:tcW w:w="517" w:type="dxa"/>
          </w:tcPr>
          <w:p w14:paraId="324D61A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A934F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3F62B38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88D8E1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R4-2512274</w:t>
            </w:r>
          </w:p>
        </w:tc>
        <w:tc>
          <w:tcPr>
            <w:tcW w:w="1597" w:type="dxa"/>
          </w:tcPr>
          <w:p w14:paraId="7991F37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F35B22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7A01977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3.5.2A</w:t>
            </w:r>
          </w:p>
        </w:tc>
        <w:tc>
          <w:tcPr>
            <w:tcW w:w="998" w:type="dxa"/>
          </w:tcPr>
          <w:p w14:paraId="2A1C2A0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TS 38.101-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114B353B" w14:textId="77777777" w:rsidTr="00F03D9A">
        <w:tc>
          <w:tcPr>
            <w:tcW w:w="879" w:type="dxa"/>
          </w:tcPr>
          <w:p w14:paraId="18FED70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38CC3E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5954</w:t>
            </w:r>
          </w:p>
        </w:tc>
        <w:tc>
          <w:tcPr>
            <w:tcW w:w="517" w:type="dxa"/>
          </w:tcPr>
          <w:p w14:paraId="4A440E8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EEC8F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A120E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NR NTN MDT requirements</w:t>
            </w:r>
          </w:p>
        </w:tc>
        <w:tc>
          <w:tcPr>
            <w:tcW w:w="517" w:type="dxa"/>
          </w:tcPr>
          <w:p w14:paraId="1E77D79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97ADE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33F83BA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5157ED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R4-2511033</w:t>
            </w:r>
          </w:p>
        </w:tc>
        <w:tc>
          <w:tcPr>
            <w:tcW w:w="1597" w:type="dxa"/>
          </w:tcPr>
          <w:p w14:paraId="34B0AE2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79165ED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6A41594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4.3C.1</w:t>
            </w:r>
          </w:p>
        </w:tc>
        <w:tc>
          <w:tcPr>
            <w:tcW w:w="998" w:type="dxa"/>
          </w:tcPr>
          <w:p w14:paraId="680B370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0760105B" w14:textId="77777777" w:rsidTr="00F03D9A">
        <w:tc>
          <w:tcPr>
            <w:tcW w:w="879" w:type="dxa"/>
          </w:tcPr>
          <w:p w14:paraId="0D45CD9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9EBB87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5955</w:t>
            </w:r>
          </w:p>
        </w:tc>
        <w:tc>
          <w:tcPr>
            <w:tcW w:w="517" w:type="dxa"/>
          </w:tcPr>
          <w:p w14:paraId="7310C56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72239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6CD093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NR NTN MDT requirements</w:t>
            </w:r>
          </w:p>
        </w:tc>
        <w:tc>
          <w:tcPr>
            <w:tcW w:w="517" w:type="dxa"/>
          </w:tcPr>
          <w:p w14:paraId="62E6576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9B3992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A084B3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B3B083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R4-2511034</w:t>
            </w:r>
          </w:p>
        </w:tc>
        <w:tc>
          <w:tcPr>
            <w:tcW w:w="1597" w:type="dxa"/>
          </w:tcPr>
          <w:p w14:paraId="52B855B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04BD3F0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6B269D9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4.3C.1</w:t>
            </w:r>
          </w:p>
        </w:tc>
        <w:tc>
          <w:tcPr>
            <w:tcW w:w="998" w:type="dxa"/>
          </w:tcPr>
          <w:p w14:paraId="4378ABB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4BF3F284" w14:textId="77777777" w:rsidTr="00F03D9A">
        <w:tc>
          <w:tcPr>
            <w:tcW w:w="879" w:type="dxa"/>
          </w:tcPr>
          <w:p w14:paraId="0B601F1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196944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5956</w:t>
            </w:r>
          </w:p>
        </w:tc>
        <w:tc>
          <w:tcPr>
            <w:tcW w:w="517" w:type="dxa"/>
          </w:tcPr>
          <w:p w14:paraId="08C2004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91003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6C1A58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NR NTN MDT requirements</w:t>
            </w:r>
          </w:p>
        </w:tc>
        <w:tc>
          <w:tcPr>
            <w:tcW w:w="517" w:type="dxa"/>
          </w:tcPr>
          <w:p w14:paraId="7DF79A3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EE54AA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D6E254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5985C7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R4-2511035</w:t>
            </w:r>
          </w:p>
        </w:tc>
        <w:tc>
          <w:tcPr>
            <w:tcW w:w="1597" w:type="dxa"/>
          </w:tcPr>
          <w:p w14:paraId="211F6AD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D52836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7187392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4.3C.1</w:t>
            </w:r>
          </w:p>
        </w:tc>
        <w:tc>
          <w:tcPr>
            <w:tcW w:w="998" w:type="dxa"/>
          </w:tcPr>
          <w:p w14:paraId="6BA8F60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95A84" w:rsidRPr="00595A84" w14:paraId="26B9134F" w14:textId="77777777" w:rsidTr="00F03D9A">
        <w:tc>
          <w:tcPr>
            <w:tcW w:w="879" w:type="dxa"/>
          </w:tcPr>
          <w:p w14:paraId="68AB88C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7ABC19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5976</w:t>
            </w:r>
          </w:p>
        </w:tc>
        <w:tc>
          <w:tcPr>
            <w:tcW w:w="517" w:type="dxa"/>
          </w:tcPr>
          <w:p w14:paraId="332EA2A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22067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5E75A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Change FR1 to FR1 NTN in NTN clause</w:t>
            </w:r>
          </w:p>
        </w:tc>
        <w:tc>
          <w:tcPr>
            <w:tcW w:w="517" w:type="dxa"/>
          </w:tcPr>
          <w:p w14:paraId="7DD4FFA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61990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0E3904F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C7FC2E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R4-2511165</w:t>
            </w:r>
          </w:p>
        </w:tc>
        <w:tc>
          <w:tcPr>
            <w:tcW w:w="1597" w:type="dxa"/>
          </w:tcPr>
          <w:p w14:paraId="0C6515F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D07D2B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502A616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6D65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4B66964F" w14:textId="77777777" w:rsidTr="00F03D9A">
        <w:tc>
          <w:tcPr>
            <w:tcW w:w="879" w:type="dxa"/>
          </w:tcPr>
          <w:p w14:paraId="2526796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500CCEC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0030</w:t>
            </w:r>
          </w:p>
        </w:tc>
        <w:tc>
          <w:tcPr>
            <w:tcW w:w="517" w:type="dxa"/>
          </w:tcPr>
          <w:p w14:paraId="1666222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3A0FC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7C5A0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Correction of the NR NTN band n256 REFSENS values</w:t>
            </w:r>
          </w:p>
        </w:tc>
        <w:tc>
          <w:tcPr>
            <w:tcW w:w="517" w:type="dxa"/>
          </w:tcPr>
          <w:p w14:paraId="7296875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D436A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F40A6B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E48875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R4-2509515</w:t>
            </w:r>
          </w:p>
        </w:tc>
        <w:tc>
          <w:tcPr>
            <w:tcW w:w="1597" w:type="dxa"/>
          </w:tcPr>
          <w:p w14:paraId="3F7D95D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4FE9FC3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5E7EDDF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1742B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1B72CA67" w14:textId="77777777" w:rsidTr="00F03D9A">
        <w:tc>
          <w:tcPr>
            <w:tcW w:w="879" w:type="dxa"/>
          </w:tcPr>
          <w:p w14:paraId="39A120E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75780D5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0031</w:t>
            </w:r>
          </w:p>
        </w:tc>
        <w:tc>
          <w:tcPr>
            <w:tcW w:w="517" w:type="dxa"/>
          </w:tcPr>
          <w:p w14:paraId="19A4B12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2BEF7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68E961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Correction of the NR NTN band n256 REFSENS values</w:t>
            </w:r>
          </w:p>
        </w:tc>
        <w:tc>
          <w:tcPr>
            <w:tcW w:w="517" w:type="dxa"/>
          </w:tcPr>
          <w:p w14:paraId="37203BA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A9E67D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18.6.0</w:t>
            </w:r>
          </w:p>
        </w:tc>
        <w:tc>
          <w:tcPr>
            <w:tcW w:w="758" w:type="dxa"/>
          </w:tcPr>
          <w:p w14:paraId="5A017C1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6025CE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R4-2509516</w:t>
            </w:r>
          </w:p>
        </w:tc>
        <w:tc>
          <w:tcPr>
            <w:tcW w:w="1597" w:type="dxa"/>
          </w:tcPr>
          <w:p w14:paraId="23B35FB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336AC53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221DC15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8F6DC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5ABCA953" w14:textId="77777777" w:rsidTr="00F03D9A">
        <w:tc>
          <w:tcPr>
            <w:tcW w:w="879" w:type="dxa"/>
          </w:tcPr>
          <w:p w14:paraId="1DCB8ED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253465A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0032</w:t>
            </w:r>
          </w:p>
        </w:tc>
        <w:tc>
          <w:tcPr>
            <w:tcW w:w="517" w:type="dxa"/>
          </w:tcPr>
          <w:p w14:paraId="662CF92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5E670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EA3D4B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Correction of the NR NTN band n256 REFSENS values</w:t>
            </w:r>
          </w:p>
        </w:tc>
        <w:tc>
          <w:tcPr>
            <w:tcW w:w="517" w:type="dxa"/>
          </w:tcPr>
          <w:p w14:paraId="7E24EB9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96DE72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849961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A10B34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R4-2509517</w:t>
            </w:r>
          </w:p>
        </w:tc>
        <w:tc>
          <w:tcPr>
            <w:tcW w:w="1597" w:type="dxa"/>
          </w:tcPr>
          <w:p w14:paraId="6DBB3F8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43800A0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220EC555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B5063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134FCB97" w14:textId="77777777" w:rsidTr="00F03D9A">
        <w:tc>
          <w:tcPr>
            <w:tcW w:w="879" w:type="dxa"/>
          </w:tcPr>
          <w:p w14:paraId="12B8AF3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5226B78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0033</w:t>
            </w:r>
          </w:p>
        </w:tc>
        <w:tc>
          <w:tcPr>
            <w:tcW w:w="517" w:type="dxa"/>
          </w:tcPr>
          <w:p w14:paraId="325CB5F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BE072C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25E42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of the NR NTN band n256 out-of-band blocking requirements</w:t>
            </w:r>
          </w:p>
        </w:tc>
        <w:tc>
          <w:tcPr>
            <w:tcW w:w="517" w:type="dxa"/>
          </w:tcPr>
          <w:p w14:paraId="1AAF46E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3EBF9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F48D0E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7823D7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R4-2509521</w:t>
            </w:r>
          </w:p>
        </w:tc>
        <w:tc>
          <w:tcPr>
            <w:tcW w:w="1597" w:type="dxa"/>
          </w:tcPr>
          <w:p w14:paraId="3A7C4C6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4D8BED4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0C1A78D0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9989FE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13AB8A39" w14:textId="77777777" w:rsidTr="00F03D9A">
        <w:tc>
          <w:tcPr>
            <w:tcW w:w="879" w:type="dxa"/>
          </w:tcPr>
          <w:p w14:paraId="77420C2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38.863</w:t>
            </w:r>
          </w:p>
        </w:tc>
        <w:tc>
          <w:tcPr>
            <w:tcW w:w="637" w:type="dxa"/>
          </w:tcPr>
          <w:p w14:paraId="3BD881F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0034</w:t>
            </w:r>
          </w:p>
        </w:tc>
        <w:tc>
          <w:tcPr>
            <w:tcW w:w="517" w:type="dxa"/>
          </w:tcPr>
          <w:p w14:paraId="7BFEC64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08B08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0695A9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of the NR NTN band n256 out-of-band blocking requirements</w:t>
            </w:r>
          </w:p>
        </w:tc>
        <w:tc>
          <w:tcPr>
            <w:tcW w:w="517" w:type="dxa"/>
          </w:tcPr>
          <w:p w14:paraId="64C58FE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A2E4F1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18.6.0</w:t>
            </w:r>
          </w:p>
        </w:tc>
        <w:tc>
          <w:tcPr>
            <w:tcW w:w="758" w:type="dxa"/>
          </w:tcPr>
          <w:p w14:paraId="2D9DC442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87EDEB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R4-2509522</w:t>
            </w:r>
          </w:p>
        </w:tc>
        <w:tc>
          <w:tcPr>
            <w:tcW w:w="1597" w:type="dxa"/>
          </w:tcPr>
          <w:p w14:paraId="5632B19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71D33CD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4FD258FA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AC4A4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95A84" w:rsidRPr="00595A84" w14:paraId="24D09F6B" w14:textId="77777777" w:rsidTr="00F03D9A">
        <w:tc>
          <w:tcPr>
            <w:tcW w:w="879" w:type="dxa"/>
          </w:tcPr>
          <w:p w14:paraId="36E27829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2928935D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0035</w:t>
            </w:r>
          </w:p>
        </w:tc>
        <w:tc>
          <w:tcPr>
            <w:tcW w:w="517" w:type="dxa"/>
          </w:tcPr>
          <w:p w14:paraId="14AA21C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DF1567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244F426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(NR_NTN_solutions-Core) Clarification of the NR NTN band n256 out-of-band blocking requirements</w:t>
            </w:r>
          </w:p>
        </w:tc>
        <w:tc>
          <w:tcPr>
            <w:tcW w:w="517" w:type="dxa"/>
          </w:tcPr>
          <w:p w14:paraId="3A57269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C6FCE43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2848B9A8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907294B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R4-2509523</w:t>
            </w:r>
          </w:p>
        </w:tc>
        <w:tc>
          <w:tcPr>
            <w:tcW w:w="1597" w:type="dxa"/>
          </w:tcPr>
          <w:p w14:paraId="72C7CBC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75E09D14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95A84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NR_NTN_solutions-Core</w:t>
            </w:r>
          </w:p>
        </w:tc>
        <w:tc>
          <w:tcPr>
            <w:tcW w:w="2323" w:type="dxa"/>
          </w:tcPr>
          <w:p w14:paraId="44F6ECBF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E52531" w14:textId="77777777" w:rsidR="00595A84" w:rsidRPr="00595A84" w:rsidRDefault="00595A84" w:rsidP="00595A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CFC90B5" w14:textId="77777777" w:rsidR="00E144C4" w:rsidRDefault="00E144C4" w:rsidP="00E144C4"/>
    <w:bookmarkEnd w:id="2"/>
    <w:p w14:paraId="054BF531" w14:textId="73D56478" w:rsidR="00E144C4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t>RP-25238</w:t>
      </w:r>
      <w:r>
        <w:rPr>
          <w:noProof/>
        </w:rPr>
        <w:t>7</w:t>
      </w:r>
    </w:p>
    <w:p w14:paraId="4E0A19D7" w14:textId="11E6CC6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11</w:t>
      </w:r>
    </w:p>
    <w:p w14:paraId="748E1A0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671B2BB" w14:textId="77777777" w:rsidR="00A47D87" w:rsidRDefault="00A47D87" w:rsidP="00A47D87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A0CCA" w:rsidRPr="009A0CCA" w14:paraId="77DCFAF8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38F22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AEFAA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D25E2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72488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54EE0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3D83D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F70F5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1466B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B4E90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5C58A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C1F7D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34D4ED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D66B3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A0CCA" w:rsidRPr="009A0CCA" w14:paraId="5CDA510E" w14:textId="77777777" w:rsidTr="00F03D9A">
        <w:tc>
          <w:tcPr>
            <w:tcW w:w="879" w:type="dxa"/>
          </w:tcPr>
          <w:p w14:paraId="7394E70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26F661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5720</w:t>
            </w:r>
          </w:p>
        </w:tc>
        <w:tc>
          <w:tcPr>
            <w:tcW w:w="517" w:type="dxa"/>
          </w:tcPr>
          <w:p w14:paraId="76AC278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75D94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1CAA3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on SSB based L1-RSRP measurement for SAN</w:t>
            </w:r>
          </w:p>
        </w:tc>
        <w:tc>
          <w:tcPr>
            <w:tcW w:w="517" w:type="dxa"/>
          </w:tcPr>
          <w:p w14:paraId="47BA053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682DD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25B420F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A60BD7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R4-2509126</w:t>
            </w:r>
          </w:p>
        </w:tc>
        <w:tc>
          <w:tcPr>
            <w:tcW w:w="1597" w:type="dxa"/>
          </w:tcPr>
          <w:p w14:paraId="3C50E74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Anritsu Corporation</w:t>
            </w:r>
          </w:p>
        </w:tc>
        <w:tc>
          <w:tcPr>
            <w:tcW w:w="1122" w:type="dxa"/>
          </w:tcPr>
          <w:p w14:paraId="06C65ED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0331779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C482C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A0CCA" w:rsidRPr="009A0CCA" w14:paraId="7F34EB9C" w14:textId="77777777" w:rsidTr="00F03D9A">
        <w:tc>
          <w:tcPr>
            <w:tcW w:w="879" w:type="dxa"/>
          </w:tcPr>
          <w:p w14:paraId="3E64767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F2211D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5721</w:t>
            </w:r>
          </w:p>
        </w:tc>
        <w:tc>
          <w:tcPr>
            <w:tcW w:w="517" w:type="dxa"/>
          </w:tcPr>
          <w:p w14:paraId="4913580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25904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A1C344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on SSB based L1-RSRP measurement for SAN</w:t>
            </w:r>
          </w:p>
        </w:tc>
        <w:tc>
          <w:tcPr>
            <w:tcW w:w="517" w:type="dxa"/>
          </w:tcPr>
          <w:p w14:paraId="570D7A4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17E4E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EB480B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DBA41A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R4-2509127</w:t>
            </w:r>
          </w:p>
        </w:tc>
        <w:tc>
          <w:tcPr>
            <w:tcW w:w="1597" w:type="dxa"/>
          </w:tcPr>
          <w:p w14:paraId="3D744E7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Anritsu Corporation</w:t>
            </w:r>
          </w:p>
        </w:tc>
        <w:tc>
          <w:tcPr>
            <w:tcW w:w="1122" w:type="dxa"/>
          </w:tcPr>
          <w:p w14:paraId="31F440E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026A541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294B2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A0CCA" w:rsidRPr="009A0CCA" w14:paraId="07ADE515" w14:textId="77777777" w:rsidTr="00F03D9A">
        <w:tc>
          <w:tcPr>
            <w:tcW w:w="879" w:type="dxa"/>
          </w:tcPr>
          <w:p w14:paraId="2C3FCBB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676F1B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5722</w:t>
            </w:r>
          </w:p>
        </w:tc>
        <w:tc>
          <w:tcPr>
            <w:tcW w:w="517" w:type="dxa"/>
          </w:tcPr>
          <w:p w14:paraId="3C22CE5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52E4E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D24511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on SSB based L1-RSRP measurement for SAN</w:t>
            </w:r>
          </w:p>
        </w:tc>
        <w:tc>
          <w:tcPr>
            <w:tcW w:w="517" w:type="dxa"/>
          </w:tcPr>
          <w:p w14:paraId="254739F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887A08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62564A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3935B2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R4-2509128</w:t>
            </w:r>
          </w:p>
        </w:tc>
        <w:tc>
          <w:tcPr>
            <w:tcW w:w="1597" w:type="dxa"/>
          </w:tcPr>
          <w:p w14:paraId="671D6E2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Anritsu Corporation</w:t>
            </w:r>
          </w:p>
        </w:tc>
        <w:tc>
          <w:tcPr>
            <w:tcW w:w="1122" w:type="dxa"/>
          </w:tcPr>
          <w:p w14:paraId="6F18308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0E0A7AC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14953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A0CCA" w:rsidRPr="009A0CCA" w14:paraId="0B9D32AE" w14:textId="77777777" w:rsidTr="00F03D9A">
        <w:tc>
          <w:tcPr>
            <w:tcW w:w="879" w:type="dxa"/>
          </w:tcPr>
          <w:p w14:paraId="353A18A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0D0266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5727</w:t>
            </w:r>
          </w:p>
        </w:tc>
        <w:tc>
          <w:tcPr>
            <w:tcW w:w="517" w:type="dxa"/>
          </w:tcPr>
          <w:p w14:paraId="1C5DA9D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4A4D7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8AA15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CR on test case for SAN distance-based conditional Handover</w:t>
            </w:r>
          </w:p>
        </w:tc>
        <w:tc>
          <w:tcPr>
            <w:tcW w:w="517" w:type="dxa"/>
          </w:tcPr>
          <w:p w14:paraId="5A5BD7D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7492D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633261B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EDB0C3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R4-2509213</w:t>
            </w:r>
          </w:p>
        </w:tc>
        <w:tc>
          <w:tcPr>
            <w:tcW w:w="1597" w:type="dxa"/>
          </w:tcPr>
          <w:p w14:paraId="546F401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AFA841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07AAB9C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A.14.2.1.6</w:t>
            </w:r>
          </w:p>
        </w:tc>
        <w:tc>
          <w:tcPr>
            <w:tcW w:w="998" w:type="dxa"/>
          </w:tcPr>
          <w:p w14:paraId="3BA6DDF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9A0CCA" w:rsidRPr="009A0CCA" w14:paraId="55638B6D" w14:textId="77777777" w:rsidTr="00F03D9A">
        <w:tc>
          <w:tcPr>
            <w:tcW w:w="879" w:type="dxa"/>
          </w:tcPr>
          <w:p w14:paraId="28AE05A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71C3D6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5728</w:t>
            </w:r>
          </w:p>
        </w:tc>
        <w:tc>
          <w:tcPr>
            <w:tcW w:w="517" w:type="dxa"/>
          </w:tcPr>
          <w:p w14:paraId="516C487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2427D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0182DB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CR on test case for SAN distance-based conditional Handover</w:t>
            </w:r>
          </w:p>
        </w:tc>
        <w:tc>
          <w:tcPr>
            <w:tcW w:w="517" w:type="dxa"/>
          </w:tcPr>
          <w:p w14:paraId="3A9E35B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280B4A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EA06BF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B5A22F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R4-2509214</w:t>
            </w:r>
          </w:p>
        </w:tc>
        <w:tc>
          <w:tcPr>
            <w:tcW w:w="1597" w:type="dxa"/>
          </w:tcPr>
          <w:p w14:paraId="7BFC47E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85F519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1BCA049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A.14.2.1.6</w:t>
            </w:r>
          </w:p>
        </w:tc>
        <w:tc>
          <w:tcPr>
            <w:tcW w:w="998" w:type="dxa"/>
          </w:tcPr>
          <w:p w14:paraId="301FF76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9A0CCA" w:rsidRPr="009A0CCA" w14:paraId="632E1F43" w14:textId="77777777" w:rsidTr="00F03D9A">
        <w:tc>
          <w:tcPr>
            <w:tcW w:w="879" w:type="dxa"/>
          </w:tcPr>
          <w:p w14:paraId="66E8C05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0A27D17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5729</w:t>
            </w:r>
          </w:p>
        </w:tc>
        <w:tc>
          <w:tcPr>
            <w:tcW w:w="517" w:type="dxa"/>
          </w:tcPr>
          <w:p w14:paraId="349B0EA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8F044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8A2D95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CR on test case for SAN distance-based conditional Handover</w:t>
            </w:r>
          </w:p>
        </w:tc>
        <w:tc>
          <w:tcPr>
            <w:tcW w:w="517" w:type="dxa"/>
          </w:tcPr>
          <w:p w14:paraId="1A78295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ED6762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4805D1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B7FEC6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R4-2509215</w:t>
            </w:r>
          </w:p>
        </w:tc>
        <w:tc>
          <w:tcPr>
            <w:tcW w:w="1597" w:type="dxa"/>
          </w:tcPr>
          <w:p w14:paraId="559E373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1B8169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7E48474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A.14.2.1.6</w:t>
            </w:r>
          </w:p>
        </w:tc>
        <w:tc>
          <w:tcPr>
            <w:tcW w:w="998" w:type="dxa"/>
          </w:tcPr>
          <w:p w14:paraId="35E311C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9A0CCA" w:rsidRPr="009A0CCA" w14:paraId="6B821BD2" w14:textId="77777777" w:rsidTr="00F03D9A">
        <w:tc>
          <w:tcPr>
            <w:tcW w:w="879" w:type="dxa"/>
          </w:tcPr>
          <w:p w14:paraId="7B7245F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9F34C3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5732</w:t>
            </w:r>
          </w:p>
        </w:tc>
        <w:tc>
          <w:tcPr>
            <w:tcW w:w="517" w:type="dxa"/>
          </w:tcPr>
          <w:p w14:paraId="35C0472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7592B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89FBC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on perf requirements of Rel-17 NR NTN</w:t>
            </w:r>
          </w:p>
        </w:tc>
        <w:tc>
          <w:tcPr>
            <w:tcW w:w="517" w:type="dxa"/>
          </w:tcPr>
          <w:p w14:paraId="098DBD5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A5929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73F5787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B1BE76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R4-2512275</w:t>
            </w:r>
          </w:p>
        </w:tc>
        <w:tc>
          <w:tcPr>
            <w:tcW w:w="1597" w:type="dxa"/>
          </w:tcPr>
          <w:p w14:paraId="6889BA8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06C5B1E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69468AC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A.14.2.1.1.2, A.14.2.1.2.2, A.14.2.1.3.2, A.14.2.1.4.2, A.14.2.1.5.2, A.14.2.1.6.2</w:t>
            </w:r>
          </w:p>
        </w:tc>
        <w:tc>
          <w:tcPr>
            <w:tcW w:w="998" w:type="dxa"/>
          </w:tcPr>
          <w:p w14:paraId="52463C3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9A0CCA" w:rsidRPr="009A0CCA" w14:paraId="37C37A7E" w14:textId="77777777" w:rsidTr="00F03D9A">
        <w:tc>
          <w:tcPr>
            <w:tcW w:w="879" w:type="dxa"/>
          </w:tcPr>
          <w:p w14:paraId="7972267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B39D7A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5733</w:t>
            </w:r>
          </w:p>
        </w:tc>
        <w:tc>
          <w:tcPr>
            <w:tcW w:w="517" w:type="dxa"/>
          </w:tcPr>
          <w:p w14:paraId="65120AD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369B4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9F0672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on perf requirements of Rel-18 NR NTN</w:t>
            </w:r>
          </w:p>
        </w:tc>
        <w:tc>
          <w:tcPr>
            <w:tcW w:w="517" w:type="dxa"/>
          </w:tcPr>
          <w:p w14:paraId="26B169D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F36CB0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416B40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605B2F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R4-2509270</w:t>
            </w:r>
          </w:p>
        </w:tc>
        <w:tc>
          <w:tcPr>
            <w:tcW w:w="1597" w:type="dxa"/>
          </w:tcPr>
          <w:p w14:paraId="43B02EC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9009D0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0796047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A.14.2.1.1.2, A.14.2.1.2.2, A.14.2.1.3.2, A.14.2.1.4.2, A.14.2.1.5.2, A.14.2.1.6.2</w:t>
            </w:r>
          </w:p>
        </w:tc>
        <w:tc>
          <w:tcPr>
            <w:tcW w:w="998" w:type="dxa"/>
          </w:tcPr>
          <w:p w14:paraId="2136360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9A0CCA" w:rsidRPr="009A0CCA" w14:paraId="38DEB4E4" w14:textId="77777777" w:rsidTr="00F03D9A">
        <w:tc>
          <w:tcPr>
            <w:tcW w:w="879" w:type="dxa"/>
          </w:tcPr>
          <w:p w14:paraId="613F065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9E33E4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5734</w:t>
            </w:r>
          </w:p>
        </w:tc>
        <w:tc>
          <w:tcPr>
            <w:tcW w:w="517" w:type="dxa"/>
          </w:tcPr>
          <w:p w14:paraId="2DD806C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87C3F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A76FC1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on perf requirements of Rel-19 NR NTN</w:t>
            </w:r>
          </w:p>
        </w:tc>
        <w:tc>
          <w:tcPr>
            <w:tcW w:w="517" w:type="dxa"/>
          </w:tcPr>
          <w:p w14:paraId="61B1816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1BF1D9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BDF38B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D90B9D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R4-2509271</w:t>
            </w:r>
          </w:p>
        </w:tc>
        <w:tc>
          <w:tcPr>
            <w:tcW w:w="1597" w:type="dxa"/>
          </w:tcPr>
          <w:p w14:paraId="4436981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D75978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2342E27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A.14.2.1.1.2, A.14.2.1.2.2, A.14.2.1.3.2, A.14.2.1.4.2, A.14.2.1.5.2, A.14.2.1.6.2, A.14.2.1.7.2, A.14.2.1.8.2, A.14.2.1.9.2A.14.2.2.4.2, A.14.2.2.5.2 A.14.2.3.2A.14.2.4.2</w:t>
            </w:r>
          </w:p>
        </w:tc>
        <w:tc>
          <w:tcPr>
            <w:tcW w:w="998" w:type="dxa"/>
          </w:tcPr>
          <w:p w14:paraId="57F6F9E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9A0CCA" w:rsidRPr="009A0CCA" w14:paraId="34DC3FDE" w14:textId="77777777" w:rsidTr="00F03D9A">
        <w:tc>
          <w:tcPr>
            <w:tcW w:w="879" w:type="dxa"/>
          </w:tcPr>
          <w:p w14:paraId="52CE66B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3477D2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5785</w:t>
            </w:r>
          </w:p>
        </w:tc>
        <w:tc>
          <w:tcPr>
            <w:tcW w:w="517" w:type="dxa"/>
          </w:tcPr>
          <w:p w14:paraId="789938F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2BB9A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7EAFD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to TS 38.133: Corrections to NR-NTN RRM test cases (Rel 17)</w:t>
            </w:r>
          </w:p>
        </w:tc>
        <w:tc>
          <w:tcPr>
            <w:tcW w:w="517" w:type="dxa"/>
          </w:tcPr>
          <w:p w14:paraId="502D637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4E80B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76AC98D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67037F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R4-2509747</w:t>
            </w:r>
          </w:p>
        </w:tc>
        <w:tc>
          <w:tcPr>
            <w:tcW w:w="1597" w:type="dxa"/>
          </w:tcPr>
          <w:p w14:paraId="2A1FB9B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23DFF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6154F68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8372E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A0CCA" w:rsidRPr="009A0CCA" w14:paraId="6C0FED0A" w14:textId="77777777" w:rsidTr="00F03D9A">
        <w:tc>
          <w:tcPr>
            <w:tcW w:w="879" w:type="dxa"/>
          </w:tcPr>
          <w:p w14:paraId="008AFEB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F5A8ED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5786</w:t>
            </w:r>
          </w:p>
        </w:tc>
        <w:tc>
          <w:tcPr>
            <w:tcW w:w="517" w:type="dxa"/>
          </w:tcPr>
          <w:p w14:paraId="0027B31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0D5F1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2055C2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to TS 38.133: Corrections to NR-NTN RRM test cases (Rel 18)</w:t>
            </w:r>
          </w:p>
        </w:tc>
        <w:tc>
          <w:tcPr>
            <w:tcW w:w="517" w:type="dxa"/>
          </w:tcPr>
          <w:p w14:paraId="12AE37B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09C662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B08F8D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23EE27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R4-2509748</w:t>
            </w:r>
          </w:p>
        </w:tc>
        <w:tc>
          <w:tcPr>
            <w:tcW w:w="1597" w:type="dxa"/>
          </w:tcPr>
          <w:p w14:paraId="3182B5F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E8B8A2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4A413BE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A3556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A0CCA" w:rsidRPr="009A0CCA" w14:paraId="39160167" w14:textId="77777777" w:rsidTr="00F03D9A">
        <w:tc>
          <w:tcPr>
            <w:tcW w:w="879" w:type="dxa"/>
          </w:tcPr>
          <w:p w14:paraId="3A05814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03E841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5787</w:t>
            </w:r>
          </w:p>
        </w:tc>
        <w:tc>
          <w:tcPr>
            <w:tcW w:w="517" w:type="dxa"/>
          </w:tcPr>
          <w:p w14:paraId="795E891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BE720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728643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to TS 38.133: Corrections to NR-NTN RRM test cases (Rel 19)</w:t>
            </w:r>
          </w:p>
        </w:tc>
        <w:tc>
          <w:tcPr>
            <w:tcW w:w="517" w:type="dxa"/>
          </w:tcPr>
          <w:p w14:paraId="239928E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5C33C7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DF2DE6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94AA1A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R4-2509749</w:t>
            </w:r>
          </w:p>
        </w:tc>
        <w:tc>
          <w:tcPr>
            <w:tcW w:w="1597" w:type="dxa"/>
          </w:tcPr>
          <w:p w14:paraId="5F278EB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B9A7AD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40674FB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69EF8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A0CCA" w:rsidRPr="009A0CCA" w14:paraId="6B8FEF91" w14:textId="77777777" w:rsidTr="00F03D9A">
        <w:tc>
          <w:tcPr>
            <w:tcW w:w="879" w:type="dxa"/>
          </w:tcPr>
          <w:p w14:paraId="1C40A89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7901FA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5793</w:t>
            </w:r>
          </w:p>
        </w:tc>
        <w:tc>
          <w:tcPr>
            <w:tcW w:w="517" w:type="dxa"/>
          </w:tcPr>
          <w:p w14:paraId="6F1AA34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F7C12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ABAAD1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on NTN test cases for FR1 SAN (Cat-F Rel-18)</w:t>
            </w:r>
          </w:p>
        </w:tc>
        <w:tc>
          <w:tcPr>
            <w:tcW w:w="517" w:type="dxa"/>
          </w:tcPr>
          <w:p w14:paraId="068F522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4F733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A04D98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719FF3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R4-2509756</w:t>
            </w:r>
          </w:p>
        </w:tc>
        <w:tc>
          <w:tcPr>
            <w:tcW w:w="1597" w:type="dxa"/>
          </w:tcPr>
          <w:p w14:paraId="0B618FE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Samsung, Qualcomm Incorporated</w:t>
            </w:r>
          </w:p>
        </w:tc>
        <w:tc>
          <w:tcPr>
            <w:tcW w:w="1122" w:type="dxa"/>
          </w:tcPr>
          <w:p w14:paraId="38DAEC2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41A2A6C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A.14.6.1.1.2</w:t>
            </w:r>
          </w:p>
        </w:tc>
        <w:tc>
          <w:tcPr>
            <w:tcW w:w="998" w:type="dxa"/>
          </w:tcPr>
          <w:p w14:paraId="17E5F25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</w:t>
            </w: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9A0CCA" w:rsidRPr="009A0CCA" w14:paraId="216F4A30" w14:textId="77777777" w:rsidTr="00F03D9A">
        <w:tc>
          <w:tcPr>
            <w:tcW w:w="879" w:type="dxa"/>
          </w:tcPr>
          <w:p w14:paraId="0BE66B5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21B09E2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5799</w:t>
            </w:r>
          </w:p>
        </w:tc>
        <w:tc>
          <w:tcPr>
            <w:tcW w:w="517" w:type="dxa"/>
          </w:tcPr>
          <w:p w14:paraId="0FB11FA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192F4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3875A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Update on RRC Connection Release with Redirection for Satellite Access</w:t>
            </w:r>
          </w:p>
        </w:tc>
        <w:tc>
          <w:tcPr>
            <w:tcW w:w="517" w:type="dxa"/>
          </w:tcPr>
          <w:p w14:paraId="6F07BD2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F131E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3E143A9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917A9B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R4-2509846</w:t>
            </w:r>
          </w:p>
        </w:tc>
        <w:tc>
          <w:tcPr>
            <w:tcW w:w="1597" w:type="dxa"/>
          </w:tcPr>
          <w:p w14:paraId="0BD7821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65A587D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1A5814E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6.2C.3.2.1, A.14.2.2.3.1</w:t>
            </w:r>
          </w:p>
        </w:tc>
        <w:tc>
          <w:tcPr>
            <w:tcW w:w="998" w:type="dxa"/>
          </w:tcPr>
          <w:p w14:paraId="4026895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9A0CCA" w:rsidRPr="009A0CCA" w14:paraId="661B60F2" w14:textId="77777777" w:rsidTr="00F03D9A">
        <w:tc>
          <w:tcPr>
            <w:tcW w:w="879" w:type="dxa"/>
          </w:tcPr>
          <w:p w14:paraId="457DD1C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6E59DE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5800</w:t>
            </w:r>
          </w:p>
        </w:tc>
        <w:tc>
          <w:tcPr>
            <w:tcW w:w="517" w:type="dxa"/>
          </w:tcPr>
          <w:p w14:paraId="31E876B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205B9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A65D63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Update on RRC Connection Release with Redirection for Satellite Access (Rel18)</w:t>
            </w:r>
          </w:p>
        </w:tc>
        <w:tc>
          <w:tcPr>
            <w:tcW w:w="517" w:type="dxa"/>
          </w:tcPr>
          <w:p w14:paraId="2FD8D91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D0C6B9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087865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A38E02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R4-2509847</w:t>
            </w:r>
          </w:p>
        </w:tc>
        <w:tc>
          <w:tcPr>
            <w:tcW w:w="1597" w:type="dxa"/>
          </w:tcPr>
          <w:p w14:paraId="72FC861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CB0401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7096E32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6.2C.3.2.1, A.14.2.2.3.1</w:t>
            </w:r>
          </w:p>
        </w:tc>
        <w:tc>
          <w:tcPr>
            <w:tcW w:w="998" w:type="dxa"/>
          </w:tcPr>
          <w:p w14:paraId="67954F9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9A0CCA" w:rsidRPr="009A0CCA" w14:paraId="035BF601" w14:textId="77777777" w:rsidTr="00F03D9A">
        <w:tc>
          <w:tcPr>
            <w:tcW w:w="879" w:type="dxa"/>
          </w:tcPr>
          <w:p w14:paraId="4362FEE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7D8C4D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5801</w:t>
            </w:r>
          </w:p>
        </w:tc>
        <w:tc>
          <w:tcPr>
            <w:tcW w:w="517" w:type="dxa"/>
          </w:tcPr>
          <w:p w14:paraId="62047AC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E6AB6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C4ABEC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Update on RRC Connection Release with Redirection for Satellite Access (Rel19)</w:t>
            </w:r>
          </w:p>
        </w:tc>
        <w:tc>
          <w:tcPr>
            <w:tcW w:w="517" w:type="dxa"/>
          </w:tcPr>
          <w:p w14:paraId="2A86884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626E26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CC8AF1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F1A9C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R4-2509848</w:t>
            </w:r>
          </w:p>
        </w:tc>
        <w:tc>
          <w:tcPr>
            <w:tcW w:w="1597" w:type="dxa"/>
          </w:tcPr>
          <w:p w14:paraId="270ACF0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4B5C91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2CF0470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6.2C.3.2.1, A.14.2.2.3.1</w:t>
            </w:r>
          </w:p>
        </w:tc>
        <w:tc>
          <w:tcPr>
            <w:tcW w:w="998" w:type="dxa"/>
          </w:tcPr>
          <w:p w14:paraId="18E0CE6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9A0CCA" w:rsidRPr="009A0CCA" w14:paraId="3C3F443A" w14:textId="77777777" w:rsidTr="00F03D9A">
        <w:tc>
          <w:tcPr>
            <w:tcW w:w="879" w:type="dxa"/>
          </w:tcPr>
          <w:p w14:paraId="79F945F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38.181</w:t>
            </w:r>
          </w:p>
        </w:tc>
        <w:tc>
          <w:tcPr>
            <w:tcW w:w="637" w:type="dxa"/>
          </w:tcPr>
          <w:p w14:paraId="6AFF4C5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0069</w:t>
            </w:r>
          </w:p>
        </w:tc>
        <w:tc>
          <w:tcPr>
            <w:tcW w:w="517" w:type="dxa"/>
          </w:tcPr>
          <w:p w14:paraId="5F204D1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3A611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AAB0B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for TS 38.181, Correction on term of SAN performance requirements</w:t>
            </w:r>
          </w:p>
        </w:tc>
        <w:tc>
          <w:tcPr>
            <w:tcW w:w="517" w:type="dxa"/>
          </w:tcPr>
          <w:p w14:paraId="3E4AAA9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7FF0BF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17.8.0</w:t>
            </w:r>
          </w:p>
        </w:tc>
        <w:tc>
          <w:tcPr>
            <w:tcW w:w="758" w:type="dxa"/>
          </w:tcPr>
          <w:p w14:paraId="3443B391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44C95E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R4-2509367</w:t>
            </w:r>
          </w:p>
        </w:tc>
        <w:tc>
          <w:tcPr>
            <w:tcW w:w="1597" w:type="dxa"/>
          </w:tcPr>
          <w:p w14:paraId="291F525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1A615B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4B9BE5F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7.5, 8.4, 9.4,</w:t>
            </w:r>
          </w:p>
        </w:tc>
        <w:tc>
          <w:tcPr>
            <w:tcW w:w="998" w:type="dxa"/>
          </w:tcPr>
          <w:p w14:paraId="36D248C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9A0CCA" w:rsidRPr="009A0CCA" w14:paraId="2DB7D53D" w14:textId="77777777" w:rsidTr="00F03D9A">
        <w:tc>
          <w:tcPr>
            <w:tcW w:w="879" w:type="dxa"/>
          </w:tcPr>
          <w:p w14:paraId="62292C8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38.181</w:t>
            </w:r>
          </w:p>
        </w:tc>
        <w:tc>
          <w:tcPr>
            <w:tcW w:w="637" w:type="dxa"/>
          </w:tcPr>
          <w:p w14:paraId="609F0200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0070</w:t>
            </w:r>
          </w:p>
        </w:tc>
        <w:tc>
          <w:tcPr>
            <w:tcW w:w="517" w:type="dxa"/>
          </w:tcPr>
          <w:p w14:paraId="4F1C9F9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23BC7A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E024C8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for TS 38.181, Correction on term of SAN performance requirements</w:t>
            </w:r>
          </w:p>
        </w:tc>
        <w:tc>
          <w:tcPr>
            <w:tcW w:w="517" w:type="dxa"/>
          </w:tcPr>
          <w:p w14:paraId="293E46A3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5289728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18.6.0</w:t>
            </w:r>
          </w:p>
        </w:tc>
        <w:tc>
          <w:tcPr>
            <w:tcW w:w="758" w:type="dxa"/>
          </w:tcPr>
          <w:p w14:paraId="113BBF5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C29007E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R4-2509368</w:t>
            </w:r>
          </w:p>
        </w:tc>
        <w:tc>
          <w:tcPr>
            <w:tcW w:w="1597" w:type="dxa"/>
          </w:tcPr>
          <w:p w14:paraId="0C04B3F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B7914E6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5F23934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7.5, 8.4, 9.4,</w:t>
            </w:r>
          </w:p>
        </w:tc>
        <w:tc>
          <w:tcPr>
            <w:tcW w:w="998" w:type="dxa"/>
          </w:tcPr>
          <w:p w14:paraId="72D698F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9A0CCA" w:rsidRPr="009A0CCA" w14:paraId="56A66B3A" w14:textId="77777777" w:rsidTr="00F03D9A">
        <w:tc>
          <w:tcPr>
            <w:tcW w:w="879" w:type="dxa"/>
          </w:tcPr>
          <w:p w14:paraId="007C48F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38.181</w:t>
            </w:r>
          </w:p>
        </w:tc>
        <w:tc>
          <w:tcPr>
            <w:tcW w:w="637" w:type="dxa"/>
          </w:tcPr>
          <w:p w14:paraId="3B083AB2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0071</w:t>
            </w:r>
          </w:p>
        </w:tc>
        <w:tc>
          <w:tcPr>
            <w:tcW w:w="517" w:type="dxa"/>
          </w:tcPr>
          <w:p w14:paraId="45C0880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2F0674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517536D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(NR_NTN_solutions-Perf) CR for TS 38.181, Correction on term of SAN performance requirements</w:t>
            </w:r>
          </w:p>
        </w:tc>
        <w:tc>
          <w:tcPr>
            <w:tcW w:w="517" w:type="dxa"/>
          </w:tcPr>
          <w:p w14:paraId="7AE85AC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EEF90DC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0795187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DD8978B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R4-2509369</w:t>
            </w:r>
          </w:p>
        </w:tc>
        <w:tc>
          <w:tcPr>
            <w:tcW w:w="1597" w:type="dxa"/>
          </w:tcPr>
          <w:p w14:paraId="793ABB89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D396357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NR_NTN_solutions-Perf</w:t>
            </w:r>
          </w:p>
        </w:tc>
        <w:tc>
          <w:tcPr>
            <w:tcW w:w="2323" w:type="dxa"/>
          </w:tcPr>
          <w:p w14:paraId="7DA4E21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7.5, 8.4, 9.4,</w:t>
            </w:r>
          </w:p>
        </w:tc>
        <w:tc>
          <w:tcPr>
            <w:tcW w:w="998" w:type="dxa"/>
          </w:tcPr>
          <w:p w14:paraId="39824BE5" w14:textId="77777777" w:rsidR="009A0CCA" w:rsidRPr="009A0CCA" w:rsidRDefault="009A0CCA" w:rsidP="009A0CC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9A0CC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</w:tbl>
    <w:p w14:paraId="7D70A5D6" w14:textId="77777777" w:rsidR="00E144C4" w:rsidRDefault="00E144C4" w:rsidP="00E144C4"/>
    <w:p w14:paraId="3C7450A3" w14:textId="04902CEE" w:rsidR="00480259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lastRenderedPageBreak/>
        <w:t>RP-25238</w:t>
      </w:r>
      <w:r>
        <w:rPr>
          <w:noProof/>
        </w:rPr>
        <w:t>8</w:t>
      </w:r>
    </w:p>
    <w:p w14:paraId="55465841" w14:textId="0D51146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12</w:t>
      </w:r>
    </w:p>
    <w:p w14:paraId="06B49AB2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E14C937" w14:textId="77777777" w:rsidR="00EE4BE2" w:rsidRDefault="00EE4BE2" w:rsidP="00EE4BE2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76B1D" w:rsidRPr="00E76B1D" w14:paraId="28615BA1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20370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EC8A4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815AD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87123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D3C57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4A4FA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DD833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FFC9D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F0314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9F2C4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72DA7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32E68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C1F1A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76B1D" w:rsidRPr="00E76B1D" w14:paraId="6F666E55" w14:textId="77777777" w:rsidTr="00F03D9A">
        <w:tc>
          <w:tcPr>
            <w:tcW w:w="879" w:type="dxa"/>
          </w:tcPr>
          <w:p w14:paraId="3A050AE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E800A7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2869</w:t>
            </w:r>
          </w:p>
        </w:tc>
        <w:tc>
          <w:tcPr>
            <w:tcW w:w="517" w:type="dxa"/>
          </w:tcPr>
          <w:p w14:paraId="411E938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0E9EA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4E922C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38.101-1 - Correction to A-MPR for CA_NS_04 (Rel-16)</w:t>
            </w:r>
          </w:p>
        </w:tc>
        <w:tc>
          <w:tcPr>
            <w:tcW w:w="517" w:type="dxa"/>
          </w:tcPr>
          <w:p w14:paraId="3EE7989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D5951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7DC5BB6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5B3E1D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R4-2511808</w:t>
            </w:r>
          </w:p>
        </w:tc>
        <w:tc>
          <w:tcPr>
            <w:tcW w:w="1597" w:type="dxa"/>
          </w:tcPr>
          <w:p w14:paraId="00EB092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Qualcomm, Nokia</w:t>
            </w:r>
          </w:p>
        </w:tc>
        <w:tc>
          <w:tcPr>
            <w:tcW w:w="1122" w:type="dxa"/>
          </w:tcPr>
          <w:p w14:paraId="53CA410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NR_RF_FR1_enh-Core</w:t>
            </w:r>
          </w:p>
        </w:tc>
        <w:tc>
          <w:tcPr>
            <w:tcW w:w="2323" w:type="dxa"/>
          </w:tcPr>
          <w:p w14:paraId="112CB38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F04A7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49392E42" w14:textId="77777777" w:rsidTr="00F03D9A">
        <w:tc>
          <w:tcPr>
            <w:tcW w:w="879" w:type="dxa"/>
          </w:tcPr>
          <w:p w14:paraId="47A3935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957353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2870</w:t>
            </w:r>
          </w:p>
        </w:tc>
        <w:tc>
          <w:tcPr>
            <w:tcW w:w="517" w:type="dxa"/>
          </w:tcPr>
          <w:p w14:paraId="51A1279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78B6E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0E919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38.101-1 - Correction to A-MPR for CA_NS_04 (Rel-17)</w:t>
            </w:r>
          </w:p>
        </w:tc>
        <w:tc>
          <w:tcPr>
            <w:tcW w:w="517" w:type="dxa"/>
          </w:tcPr>
          <w:p w14:paraId="11F4327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04196B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4F3FB1E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982F4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R4-2509205</w:t>
            </w:r>
          </w:p>
        </w:tc>
        <w:tc>
          <w:tcPr>
            <w:tcW w:w="1597" w:type="dxa"/>
          </w:tcPr>
          <w:p w14:paraId="3E5A7A2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Qualcomm, Nokia</w:t>
            </w:r>
          </w:p>
        </w:tc>
        <w:tc>
          <w:tcPr>
            <w:tcW w:w="1122" w:type="dxa"/>
          </w:tcPr>
          <w:p w14:paraId="300D0F5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NR_RF_FR1_enh-Core</w:t>
            </w:r>
          </w:p>
        </w:tc>
        <w:tc>
          <w:tcPr>
            <w:tcW w:w="2323" w:type="dxa"/>
          </w:tcPr>
          <w:p w14:paraId="00119EE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08A1E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7DA74201" w14:textId="77777777" w:rsidTr="00F03D9A">
        <w:tc>
          <w:tcPr>
            <w:tcW w:w="879" w:type="dxa"/>
          </w:tcPr>
          <w:p w14:paraId="31B078B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A12C23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2871</w:t>
            </w:r>
          </w:p>
        </w:tc>
        <w:tc>
          <w:tcPr>
            <w:tcW w:w="517" w:type="dxa"/>
          </w:tcPr>
          <w:p w14:paraId="1CB0ABD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BE23D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972A24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38.101-1 - Correction to A-MPR for CA_NS_04 (Rel-18)</w:t>
            </w:r>
          </w:p>
        </w:tc>
        <w:tc>
          <w:tcPr>
            <w:tcW w:w="517" w:type="dxa"/>
          </w:tcPr>
          <w:p w14:paraId="1DC9A66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C01F1B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1A2148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1FB4BB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R4-2509207</w:t>
            </w:r>
          </w:p>
        </w:tc>
        <w:tc>
          <w:tcPr>
            <w:tcW w:w="1597" w:type="dxa"/>
          </w:tcPr>
          <w:p w14:paraId="3094E4A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Qualcomm, Nokia</w:t>
            </w:r>
          </w:p>
        </w:tc>
        <w:tc>
          <w:tcPr>
            <w:tcW w:w="1122" w:type="dxa"/>
          </w:tcPr>
          <w:p w14:paraId="5B13C7F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NR_RF_FR1_enh-Core</w:t>
            </w:r>
          </w:p>
        </w:tc>
        <w:tc>
          <w:tcPr>
            <w:tcW w:w="2323" w:type="dxa"/>
          </w:tcPr>
          <w:p w14:paraId="20EAE92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00681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70024F5A" w14:textId="77777777" w:rsidTr="00F03D9A">
        <w:tc>
          <w:tcPr>
            <w:tcW w:w="879" w:type="dxa"/>
          </w:tcPr>
          <w:p w14:paraId="149C0AF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15E51A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2872</w:t>
            </w:r>
          </w:p>
        </w:tc>
        <w:tc>
          <w:tcPr>
            <w:tcW w:w="517" w:type="dxa"/>
          </w:tcPr>
          <w:p w14:paraId="5A6FEB1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9A55E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5DF420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38.101-1 - Correction to A-MPR for CA_NS_04 (Rel-19)</w:t>
            </w:r>
          </w:p>
        </w:tc>
        <w:tc>
          <w:tcPr>
            <w:tcW w:w="517" w:type="dxa"/>
          </w:tcPr>
          <w:p w14:paraId="20F4298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1EB1CD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43BDCE9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3ABBEC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R4-2509209</w:t>
            </w:r>
          </w:p>
        </w:tc>
        <w:tc>
          <w:tcPr>
            <w:tcW w:w="1597" w:type="dxa"/>
          </w:tcPr>
          <w:p w14:paraId="4EC2305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Qualcomm, Nokia</w:t>
            </w:r>
          </w:p>
        </w:tc>
        <w:tc>
          <w:tcPr>
            <w:tcW w:w="1122" w:type="dxa"/>
          </w:tcPr>
          <w:p w14:paraId="0AC5F40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NR_RF_FR1_enh-Core</w:t>
            </w:r>
          </w:p>
        </w:tc>
        <w:tc>
          <w:tcPr>
            <w:tcW w:w="2323" w:type="dxa"/>
          </w:tcPr>
          <w:p w14:paraId="672F18F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DCA71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1971BC93" w14:textId="77777777" w:rsidTr="00F03D9A">
        <w:tc>
          <w:tcPr>
            <w:tcW w:w="879" w:type="dxa"/>
          </w:tcPr>
          <w:p w14:paraId="23AB2C8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8D8023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3024</w:t>
            </w:r>
          </w:p>
        </w:tc>
        <w:tc>
          <w:tcPr>
            <w:tcW w:w="517" w:type="dxa"/>
          </w:tcPr>
          <w:p w14:paraId="11D9192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A595E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74780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(NR_redcap-Core) CR to TS 38.101-1: OOB blocking for RedCap UEs</w:t>
            </w:r>
          </w:p>
        </w:tc>
        <w:tc>
          <w:tcPr>
            <w:tcW w:w="517" w:type="dxa"/>
          </w:tcPr>
          <w:p w14:paraId="3E2CF4A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B2F50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356FBEA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AF1D8B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R4-2511814</w:t>
            </w:r>
          </w:p>
        </w:tc>
        <w:tc>
          <w:tcPr>
            <w:tcW w:w="1597" w:type="dxa"/>
          </w:tcPr>
          <w:p w14:paraId="4B13F2B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5752671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NR_redcap-Core</w:t>
            </w:r>
          </w:p>
        </w:tc>
        <w:tc>
          <w:tcPr>
            <w:tcW w:w="2323" w:type="dxa"/>
          </w:tcPr>
          <w:p w14:paraId="0F48A6D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3500E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57F5CA14" w14:textId="77777777" w:rsidTr="00F03D9A">
        <w:tc>
          <w:tcPr>
            <w:tcW w:w="879" w:type="dxa"/>
          </w:tcPr>
          <w:p w14:paraId="3B5C0EA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5ABA9F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3025</w:t>
            </w:r>
          </w:p>
        </w:tc>
        <w:tc>
          <w:tcPr>
            <w:tcW w:w="517" w:type="dxa"/>
          </w:tcPr>
          <w:p w14:paraId="35A4152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CCBB1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331F1C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(NR_redcap-Core) CR to TS 38.101-1: OOB blocking for RedCap UEs</w:t>
            </w:r>
          </w:p>
        </w:tc>
        <w:tc>
          <w:tcPr>
            <w:tcW w:w="517" w:type="dxa"/>
          </w:tcPr>
          <w:p w14:paraId="1E14BDA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CBC742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4C0D6C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4FB9B1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R4-2511390</w:t>
            </w:r>
          </w:p>
        </w:tc>
        <w:tc>
          <w:tcPr>
            <w:tcW w:w="1597" w:type="dxa"/>
          </w:tcPr>
          <w:p w14:paraId="737A315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31C41BB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NR_redcap-Core</w:t>
            </w:r>
          </w:p>
        </w:tc>
        <w:tc>
          <w:tcPr>
            <w:tcW w:w="2323" w:type="dxa"/>
          </w:tcPr>
          <w:p w14:paraId="4B691DF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AF73A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732C5A3E" w14:textId="77777777" w:rsidTr="00F03D9A">
        <w:tc>
          <w:tcPr>
            <w:tcW w:w="879" w:type="dxa"/>
          </w:tcPr>
          <w:p w14:paraId="0B56426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73D1FF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3026</w:t>
            </w:r>
          </w:p>
        </w:tc>
        <w:tc>
          <w:tcPr>
            <w:tcW w:w="517" w:type="dxa"/>
          </w:tcPr>
          <w:p w14:paraId="4EFF037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34DEC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F54078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(NR_redcap-Core) CR to TS 38.101-1: OOB blocking for RedCap UEs</w:t>
            </w:r>
          </w:p>
        </w:tc>
        <w:tc>
          <w:tcPr>
            <w:tcW w:w="517" w:type="dxa"/>
          </w:tcPr>
          <w:p w14:paraId="25B1DAE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3288CD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35B0E12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DBACAC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R4-2511391</w:t>
            </w:r>
          </w:p>
        </w:tc>
        <w:tc>
          <w:tcPr>
            <w:tcW w:w="1597" w:type="dxa"/>
          </w:tcPr>
          <w:p w14:paraId="6202B2F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1C98E38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NR_redcap-Core</w:t>
            </w:r>
          </w:p>
        </w:tc>
        <w:tc>
          <w:tcPr>
            <w:tcW w:w="2323" w:type="dxa"/>
          </w:tcPr>
          <w:p w14:paraId="305CBF0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19505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552B8637" w14:textId="77777777" w:rsidTr="00F03D9A">
        <w:tc>
          <w:tcPr>
            <w:tcW w:w="879" w:type="dxa"/>
          </w:tcPr>
          <w:p w14:paraId="078EFCB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3823D5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5735</w:t>
            </w:r>
          </w:p>
        </w:tc>
        <w:tc>
          <w:tcPr>
            <w:tcW w:w="517" w:type="dxa"/>
          </w:tcPr>
          <w:p w14:paraId="06772CC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FDE52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4BC8C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(NR_redcap-Perf) CR to TS 38.133 Correction of test cases for Rel-17 RedCap UE</w:t>
            </w:r>
          </w:p>
        </w:tc>
        <w:tc>
          <w:tcPr>
            <w:tcW w:w="517" w:type="dxa"/>
          </w:tcPr>
          <w:p w14:paraId="65615C9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29195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3ABD0ED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1EE525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R4-2512278</w:t>
            </w:r>
          </w:p>
        </w:tc>
        <w:tc>
          <w:tcPr>
            <w:tcW w:w="1597" w:type="dxa"/>
          </w:tcPr>
          <w:p w14:paraId="2ED9114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8794D9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NR_redcap-Perf</w:t>
            </w:r>
          </w:p>
        </w:tc>
        <w:tc>
          <w:tcPr>
            <w:tcW w:w="2323" w:type="dxa"/>
          </w:tcPr>
          <w:p w14:paraId="40A2F83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A.16.3.1.2, A.16.4.1.1</w:t>
            </w:r>
          </w:p>
        </w:tc>
        <w:tc>
          <w:tcPr>
            <w:tcW w:w="998" w:type="dxa"/>
          </w:tcPr>
          <w:p w14:paraId="471A408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E76B1D" w:rsidRPr="00E76B1D" w14:paraId="7F557A37" w14:textId="77777777" w:rsidTr="00F03D9A">
        <w:tc>
          <w:tcPr>
            <w:tcW w:w="879" w:type="dxa"/>
          </w:tcPr>
          <w:p w14:paraId="01C8C4C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E319CC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5736</w:t>
            </w:r>
          </w:p>
        </w:tc>
        <w:tc>
          <w:tcPr>
            <w:tcW w:w="517" w:type="dxa"/>
          </w:tcPr>
          <w:p w14:paraId="20581E4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8EDCD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6BBFE4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(NR_redcap-Perf) CR to TS 38.133 Correction of test cases for Rel-18 RedCap UE</w:t>
            </w:r>
          </w:p>
        </w:tc>
        <w:tc>
          <w:tcPr>
            <w:tcW w:w="517" w:type="dxa"/>
          </w:tcPr>
          <w:p w14:paraId="0516A42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A4A5D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77B06F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5C8089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R4-2512279</w:t>
            </w:r>
          </w:p>
        </w:tc>
        <w:tc>
          <w:tcPr>
            <w:tcW w:w="1597" w:type="dxa"/>
          </w:tcPr>
          <w:p w14:paraId="05FEDCF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D70454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NR_redcap-Perf</w:t>
            </w:r>
          </w:p>
        </w:tc>
        <w:tc>
          <w:tcPr>
            <w:tcW w:w="2323" w:type="dxa"/>
          </w:tcPr>
          <w:p w14:paraId="771E823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A.16.3.1.2, A.16.4.1.1</w:t>
            </w:r>
          </w:p>
        </w:tc>
        <w:tc>
          <w:tcPr>
            <w:tcW w:w="998" w:type="dxa"/>
          </w:tcPr>
          <w:p w14:paraId="687583F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E76B1D" w:rsidRPr="00E76B1D" w14:paraId="40E7DFE4" w14:textId="77777777" w:rsidTr="00F03D9A">
        <w:tc>
          <w:tcPr>
            <w:tcW w:w="879" w:type="dxa"/>
          </w:tcPr>
          <w:p w14:paraId="0D3E931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349E47D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5737</w:t>
            </w:r>
          </w:p>
        </w:tc>
        <w:tc>
          <w:tcPr>
            <w:tcW w:w="517" w:type="dxa"/>
          </w:tcPr>
          <w:p w14:paraId="3737564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F4D03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AE45DD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(NR_redcap-Perf) CR to TS 38.133 Correction of test cases for Rel-19 RedCap UE</w:t>
            </w:r>
          </w:p>
        </w:tc>
        <w:tc>
          <w:tcPr>
            <w:tcW w:w="517" w:type="dxa"/>
          </w:tcPr>
          <w:p w14:paraId="15F1D49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97618A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29D5A9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9A8760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R4-2509274</w:t>
            </w:r>
          </w:p>
        </w:tc>
        <w:tc>
          <w:tcPr>
            <w:tcW w:w="1597" w:type="dxa"/>
          </w:tcPr>
          <w:p w14:paraId="3EC475A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1E19D3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NR_redcap-Perf</w:t>
            </w:r>
          </w:p>
        </w:tc>
        <w:tc>
          <w:tcPr>
            <w:tcW w:w="2323" w:type="dxa"/>
          </w:tcPr>
          <w:p w14:paraId="17585CB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A.16.3.1.2, A.16.4.1.1</w:t>
            </w:r>
          </w:p>
        </w:tc>
        <w:tc>
          <w:tcPr>
            <w:tcW w:w="998" w:type="dxa"/>
          </w:tcPr>
          <w:p w14:paraId="33EA5C6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E76B1D" w:rsidRPr="00E76B1D" w14:paraId="299CEBD1" w14:textId="77777777" w:rsidTr="00F03D9A">
        <w:tc>
          <w:tcPr>
            <w:tcW w:w="879" w:type="dxa"/>
          </w:tcPr>
          <w:p w14:paraId="1A850D1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D52F37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5782</w:t>
            </w:r>
          </w:p>
        </w:tc>
        <w:tc>
          <w:tcPr>
            <w:tcW w:w="517" w:type="dxa"/>
          </w:tcPr>
          <w:p w14:paraId="7253994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2B889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24D0D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(NR_redcap-Perf) CR to TS 38.133: Corrections to RedCap RRM test cases (Rel 17)</w:t>
            </w:r>
          </w:p>
        </w:tc>
        <w:tc>
          <w:tcPr>
            <w:tcW w:w="517" w:type="dxa"/>
          </w:tcPr>
          <w:p w14:paraId="086BBD5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4B7D2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730D5D7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2C79AA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R4-2512323</w:t>
            </w:r>
          </w:p>
        </w:tc>
        <w:tc>
          <w:tcPr>
            <w:tcW w:w="1597" w:type="dxa"/>
          </w:tcPr>
          <w:p w14:paraId="1E86208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A9B165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NR_redcap-Perf</w:t>
            </w:r>
          </w:p>
        </w:tc>
        <w:tc>
          <w:tcPr>
            <w:tcW w:w="2323" w:type="dxa"/>
          </w:tcPr>
          <w:p w14:paraId="4AB5CB8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4D901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372CB6D9" w14:textId="77777777" w:rsidTr="00F03D9A">
        <w:tc>
          <w:tcPr>
            <w:tcW w:w="879" w:type="dxa"/>
          </w:tcPr>
          <w:p w14:paraId="040F6C4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EB9678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5783</w:t>
            </w:r>
          </w:p>
        </w:tc>
        <w:tc>
          <w:tcPr>
            <w:tcW w:w="517" w:type="dxa"/>
          </w:tcPr>
          <w:p w14:paraId="09C4DB4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1C8EE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2A30D8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(NR_redcap-Perf) CR to TS 38.133: Corrections to RedCap RRM test cases (Rel 18)</w:t>
            </w:r>
          </w:p>
        </w:tc>
        <w:tc>
          <w:tcPr>
            <w:tcW w:w="517" w:type="dxa"/>
          </w:tcPr>
          <w:p w14:paraId="044AFD8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BED568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B1D1FC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75911F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R4-2509745</w:t>
            </w:r>
          </w:p>
        </w:tc>
        <w:tc>
          <w:tcPr>
            <w:tcW w:w="1597" w:type="dxa"/>
          </w:tcPr>
          <w:p w14:paraId="0F1360E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578BFB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NR_redcap-Perf</w:t>
            </w:r>
          </w:p>
        </w:tc>
        <w:tc>
          <w:tcPr>
            <w:tcW w:w="2323" w:type="dxa"/>
          </w:tcPr>
          <w:p w14:paraId="3460258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8D6A1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584CE424" w14:textId="77777777" w:rsidTr="00F03D9A">
        <w:tc>
          <w:tcPr>
            <w:tcW w:w="879" w:type="dxa"/>
          </w:tcPr>
          <w:p w14:paraId="496F744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3CCB2A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5784</w:t>
            </w:r>
          </w:p>
        </w:tc>
        <w:tc>
          <w:tcPr>
            <w:tcW w:w="517" w:type="dxa"/>
          </w:tcPr>
          <w:p w14:paraId="6EEE182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21F44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4A411C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(NR_redcap-Perf) CR to TS 38.133: Corrections to RedCap RRM test cases (Rel 19)</w:t>
            </w:r>
          </w:p>
        </w:tc>
        <w:tc>
          <w:tcPr>
            <w:tcW w:w="517" w:type="dxa"/>
          </w:tcPr>
          <w:p w14:paraId="754B6AB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949E3B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2B2D43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183A31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R4-2509746</w:t>
            </w:r>
          </w:p>
        </w:tc>
        <w:tc>
          <w:tcPr>
            <w:tcW w:w="1597" w:type="dxa"/>
          </w:tcPr>
          <w:p w14:paraId="2215494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5AA10E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NR_redcap-Perf</w:t>
            </w:r>
          </w:p>
        </w:tc>
        <w:tc>
          <w:tcPr>
            <w:tcW w:w="2323" w:type="dxa"/>
          </w:tcPr>
          <w:p w14:paraId="0857200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7533B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24519B74" w14:textId="77777777" w:rsidTr="00F03D9A">
        <w:tc>
          <w:tcPr>
            <w:tcW w:w="879" w:type="dxa"/>
          </w:tcPr>
          <w:p w14:paraId="18D926E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DB7108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5829</w:t>
            </w:r>
          </w:p>
        </w:tc>
        <w:tc>
          <w:tcPr>
            <w:tcW w:w="517" w:type="dxa"/>
          </w:tcPr>
          <w:p w14:paraId="5301573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7AD85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C9ED1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(NR_redcap-Core) Handover for unknown inter-frequency cell</w:t>
            </w:r>
          </w:p>
        </w:tc>
        <w:tc>
          <w:tcPr>
            <w:tcW w:w="517" w:type="dxa"/>
          </w:tcPr>
          <w:p w14:paraId="5198D4B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25FA2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1EFB6DE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EB53EB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R4-2512228</w:t>
            </w:r>
          </w:p>
        </w:tc>
        <w:tc>
          <w:tcPr>
            <w:tcW w:w="1597" w:type="dxa"/>
          </w:tcPr>
          <w:p w14:paraId="7A33EAF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34C9E29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NR_redcap-Core</w:t>
            </w:r>
          </w:p>
        </w:tc>
        <w:tc>
          <w:tcPr>
            <w:tcW w:w="2323" w:type="dxa"/>
          </w:tcPr>
          <w:p w14:paraId="4005B09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6.1D.1.3.2</w:t>
            </w:r>
          </w:p>
        </w:tc>
        <w:tc>
          <w:tcPr>
            <w:tcW w:w="998" w:type="dxa"/>
          </w:tcPr>
          <w:p w14:paraId="35554C0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E76B1D" w:rsidRPr="00E76B1D" w14:paraId="41BF0D82" w14:textId="77777777" w:rsidTr="00F03D9A">
        <w:tc>
          <w:tcPr>
            <w:tcW w:w="879" w:type="dxa"/>
          </w:tcPr>
          <w:p w14:paraId="69C589D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A4672C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5830</w:t>
            </w:r>
          </w:p>
        </w:tc>
        <w:tc>
          <w:tcPr>
            <w:tcW w:w="517" w:type="dxa"/>
          </w:tcPr>
          <w:p w14:paraId="5BAEC69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05577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6F9241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(NR_redcap-Core) Handover for unknown inter-frequency cell</w:t>
            </w:r>
          </w:p>
        </w:tc>
        <w:tc>
          <w:tcPr>
            <w:tcW w:w="517" w:type="dxa"/>
          </w:tcPr>
          <w:p w14:paraId="4EEA07C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339488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79FC70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7A2E73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R4-2510462</w:t>
            </w:r>
          </w:p>
        </w:tc>
        <w:tc>
          <w:tcPr>
            <w:tcW w:w="1597" w:type="dxa"/>
          </w:tcPr>
          <w:p w14:paraId="1F8CA55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71AEA55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NR_redcap-Core</w:t>
            </w:r>
          </w:p>
        </w:tc>
        <w:tc>
          <w:tcPr>
            <w:tcW w:w="2323" w:type="dxa"/>
          </w:tcPr>
          <w:p w14:paraId="540A963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6.1D.1.3.2</w:t>
            </w:r>
          </w:p>
        </w:tc>
        <w:tc>
          <w:tcPr>
            <w:tcW w:w="998" w:type="dxa"/>
          </w:tcPr>
          <w:p w14:paraId="35315CB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E76B1D" w:rsidRPr="00E76B1D" w14:paraId="360E3405" w14:textId="77777777" w:rsidTr="00F03D9A">
        <w:tc>
          <w:tcPr>
            <w:tcW w:w="879" w:type="dxa"/>
          </w:tcPr>
          <w:p w14:paraId="5976081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0207E3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5831</w:t>
            </w:r>
          </w:p>
        </w:tc>
        <w:tc>
          <w:tcPr>
            <w:tcW w:w="517" w:type="dxa"/>
          </w:tcPr>
          <w:p w14:paraId="19960DF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A2B9B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9BB540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(NR_redcap-Core) Handover for unknown inter-frequency cell</w:t>
            </w:r>
          </w:p>
        </w:tc>
        <w:tc>
          <w:tcPr>
            <w:tcW w:w="517" w:type="dxa"/>
          </w:tcPr>
          <w:p w14:paraId="22948E3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8212BB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B9649B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F95F91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R4-2510463</w:t>
            </w:r>
          </w:p>
        </w:tc>
        <w:tc>
          <w:tcPr>
            <w:tcW w:w="1597" w:type="dxa"/>
          </w:tcPr>
          <w:p w14:paraId="3781056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BB9F10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NR_redcap-Core</w:t>
            </w:r>
          </w:p>
        </w:tc>
        <w:tc>
          <w:tcPr>
            <w:tcW w:w="2323" w:type="dxa"/>
          </w:tcPr>
          <w:p w14:paraId="575F750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6.1D.1.3.2</w:t>
            </w:r>
          </w:p>
        </w:tc>
        <w:tc>
          <w:tcPr>
            <w:tcW w:w="998" w:type="dxa"/>
          </w:tcPr>
          <w:p w14:paraId="04185F5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E76B1D" w:rsidRPr="00E76B1D" w14:paraId="1BBE4A18" w14:textId="77777777" w:rsidTr="00F03D9A">
        <w:tc>
          <w:tcPr>
            <w:tcW w:w="879" w:type="dxa"/>
          </w:tcPr>
          <w:p w14:paraId="59EE6C1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AB6C5F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5849</w:t>
            </w:r>
          </w:p>
        </w:tc>
        <w:tc>
          <w:tcPr>
            <w:tcW w:w="517" w:type="dxa"/>
          </w:tcPr>
          <w:p w14:paraId="40D5735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B7A06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92A08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(NR_RF_FR1_enh-Perf) Correction to Rel-17 Tx switch test cases_R17</w:t>
            </w:r>
          </w:p>
        </w:tc>
        <w:tc>
          <w:tcPr>
            <w:tcW w:w="517" w:type="dxa"/>
          </w:tcPr>
          <w:p w14:paraId="2624816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86298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72F3442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98B7E6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R4-2512340</w:t>
            </w:r>
          </w:p>
        </w:tc>
        <w:tc>
          <w:tcPr>
            <w:tcW w:w="1597" w:type="dxa"/>
          </w:tcPr>
          <w:p w14:paraId="777C888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F8ED13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NR_RF_FR1_enh-Perf</w:t>
            </w:r>
          </w:p>
        </w:tc>
        <w:tc>
          <w:tcPr>
            <w:tcW w:w="2323" w:type="dxa"/>
          </w:tcPr>
          <w:p w14:paraId="24FE6A3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A.6.5.7A. A.6.5.7B, A.6.5.7C</w:t>
            </w:r>
          </w:p>
        </w:tc>
        <w:tc>
          <w:tcPr>
            <w:tcW w:w="998" w:type="dxa"/>
          </w:tcPr>
          <w:p w14:paraId="4F3E152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</w:t>
            </w: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E76B1D" w:rsidRPr="00E76B1D" w14:paraId="414ADF16" w14:textId="77777777" w:rsidTr="00F03D9A">
        <w:tc>
          <w:tcPr>
            <w:tcW w:w="879" w:type="dxa"/>
          </w:tcPr>
          <w:p w14:paraId="6E2D34C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574EFA7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5850</w:t>
            </w:r>
          </w:p>
        </w:tc>
        <w:tc>
          <w:tcPr>
            <w:tcW w:w="517" w:type="dxa"/>
          </w:tcPr>
          <w:p w14:paraId="0BEB22A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9D842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3E3FFC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(NR_RF_FR1_enh-Perf) Correction to Rel-17 Tx switch test cases_R18</w:t>
            </w:r>
          </w:p>
        </w:tc>
        <w:tc>
          <w:tcPr>
            <w:tcW w:w="517" w:type="dxa"/>
          </w:tcPr>
          <w:p w14:paraId="0CD8117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822E77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E165C8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AE9806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R4-2510541</w:t>
            </w:r>
          </w:p>
        </w:tc>
        <w:tc>
          <w:tcPr>
            <w:tcW w:w="1597" w:type="dxa"/>
          </w:tcPr>
          <w:p w14:paraId="7AEF36C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615177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NR_RF_FR1_enh-Perf</w:t>
            </w:r>
          </w:p>
        </w:tc>
        <w:tc>
          <w:tcPr>
            <w:tcW w:w="2323" w:type="dxa"/>
          </w:tcPr>
          <w:p w14:paraId="3232A38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A.6.5.7A. A.6.5.7B, A.6.5.7C</w:t>
            </w:r>
          </w:p>
        </w:tc>
        <w:tc>
          <w:tcPr>
            <w:tcW w:w="998" w:type="dxa"/>
          </w:tcPr>
          <w:p w14:paraId="5BB81D5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E76B1D" w:rsidRPr="00E76B1D" w14:paraId="6D661E28" w14:textId="77777777" w:rsidTr="00F03D9A">
        <w:tc>
          <w:tcPr>
            <w:tcW w:w="879" w:type="dxa"/>
          </w:tcPr>
          <w:p w14:paraId="705D1D3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F36B91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5851</w:t>
            </w:r>
          </w:p>
        </w:tc>
        <w:tc>
          <w:tcPr>
            <w:tcW w:w="517" w:type="dxa"/>
          </w:tcPr>
          <w:p w14:paraId="3167C02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42C03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FD45B4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(NR_RF_FR1_enh-Perf) Correction to Rel-17 Tx switch test cases_R19</w:t>
            </w:r>
          </w:p>
        </w:tc>
        <w:tc>
          <w:tcPr>
            <w:tcW w:w="517" w:type="dxa"/>
          </w:tcPr>
          <w:p w14:paraId="50BEFBF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9D5745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CDD3B9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E44181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R4-2510542</w:t>
            </w:r>
          </w:p>
        </w:tc>
        <w:tc>
          <w:tcPr>
            <w:tcW w:w="1597" w:type="dxa"/>
          </w:tcPr>
          <w:p w14:paraId="455C734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6BF7E0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NR_RF_FR1_enh-Perf</w:t>
            </w:r>
          </w:p>
        </w:tc>
        <w:tc>
          <w:tcPr>
            <w:tcW w:w="2323" w:type="dxa"/>
          </w:tcPr>
          <w:p w14:paraId="7B52A97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A.6.5.7A. A.6.5.7B, A.6.5.7C</w:t>
            </w:r>
          </w:p>
        </w:tc>
        <w:tc>
          <w:tcPr>
            <w:tcW w:w="998" w:type="dxa"/>
          </w:tcPr>
          <w:p w14:paraId="2D3BE25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E76B1D" w:rsidRPr="00E76B1D" w14:paraId="786A94DF" w14:textId="77777777" w:rsidTr="00F03D9A">
        <w:tc>
          <w:tcPr>
            <w:tcW w:w="879" w:type="dxa"/>
          </w:tcPr>
          <w:p w14:paraId="019FD17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B34135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5931</w:t>
            </w:r>
          </w:p>
        </w:tc>
        <w:tc>
          <w:tcPr>
            <w:tcW w:w="517" w:type="dxa"/>
          </w:tcPr>
          <w:p w14:paraId="47D76253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E3EE7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40C6D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(NR_pos-Core) (NR_pos-Perf) CR to 38.133 correction for UE Rx-Tx time difference measurement requirement (Rel. 16)</w:t>
            </w:r>
          </w:p>
        </w:tc>
        <w:tc>
          <w:tcPr>
            <w:tcW w:w="517" w:type="dxa"/>
          </w:tcPr>
          <w:p w14:paraId="3318FDF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D4FBF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65D26AB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455260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R4-2512156</w:t>
            </w:r>
          </w:p>
        </w:tc>
        <w:tc>
          <w:tcPr>
            <w:tcW w:w="1597" w:type="dxa"/>
          </w:tcPr>
          <w:p w14:paraId="61A1C1A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58FD47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NR_pos-Core, NR_pos-Perf</w:t>
            </w:r>
          </w:p>
        </w:tc>
        <w:tc>
          <w:tcPr>
            <w:tcW w:w="2323" w:type="dxa"/>
          </w:tcPr>
          <w:p w14:paraId="49D722D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614A41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7857D37A" w14:textId="77777777" w:rsidTr="00F03D9A">
        <w:tc>
          <w:tcPr>
            <w:tcW w:w="879" w:type="dxa"/>
          </w:tcPr>
          <w:p w14:paraId="2BDE397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74FF0F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5932</w:t>
            </w:r>
          </w:p>
        </w:tc>
        <w:tc>
          <w:tcPr>
            <w:tcW w:w="517" w:type="dxa"/>
          </w:tcPr>
          <w:p w14:paraId="20DAE51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930B7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2B3D2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(NR_pos-Core) (NR_pos-Perf) CR to 38.133 correction for UE Rx-Tx time difference measurement requirement (Rel. 17)</w:t>
            </w:r>
          </w:p>
        </w:tc>
        <w:tc>
          <w:tcPr>
            <w:tcW w:w="517" w:type="dxa"/>
          </w:tcPr>
          <w:p w14:paraId="71D5DD1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49029C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199F908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978981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R4-2510751</w:t>
            </w:r>
          </w:p>
        </w:tc>
        <w:tc>
          <w:tcPr>
            <w:tcW w:w="1597" w:type="dxa"/>
          </w:tcPr>
          <w:p w14:paraId="426E4B7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C511FA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NR_pos-Core, NR_pos-Perf</w:t>
            </w:r>
          </w:p>
        </w:tc>
        <w:tc>
          <w:tcPr>
            <w:tcW w:w="2323" w:type="dxa"/>
          </w:tcPr>
          <w:p w14:paraId="6F37BE8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94323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19E27EAE" w14:textId="77777777" w:rsidTr="00F03D9A">
        <w:tc>
          <w:tcPr>
            <w:tcW w:w="879" w:type="dxa"/>
          </w:tcPr>
          <w:p w14:paraId="5C58EB8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A51605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5933</w:t>
            </w:r>
          </w:p>
        </w:tc>
        <w:tc>
          <w:tcPr>
            <w:tcW w:w="517" w:type="dxa"/>
          </w:tcPr>
          <w:p w14:paraId="7EEA5E9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3CD24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85ACF05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(NR_pos-Core) (NR_pos-Perf) CR to 38.133 correction for UE Rx-Tx time difference measurement requirement (Rel. 18)</w:t>
            </w:r>
          </w:p>
        </w:tc>
        <w:tc>
          <w:tcPr>
            <w:tcW w:w="517" w:type="dxa"/>
          </w:tcPr>
          <w:p w14:paraId="0EC4D0A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F84823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9851829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1FC80A2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R4-2510752</w:t>
            </w:r>
          </w:p>
        </w:tc>
        <w:tc>
          <w:tcPr>
            <w:tcW w:w="1597" w:type="dxa"/>
          </w:tcPr>
          <w:p w14:paraId="5EDFB957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7D62D6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NR_pos-Core, NR_pos-Perf</w:t>
            </w:r>
          </w:p>
        </w:tc>
        <w:tc>
          <w:tcPr>
            <w:tcW w:w="2323" w:type="dxa"/>
          </w:tcPr>
          <w:p w14:paraId="7E997ADF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0BB9C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76B1D" w:rsidRPr="00E76B1D" w14:paraId="4487B8F4" w14:textId="77777777" w:rsidTr="00F03D9A">
        <w:tc>
          <w:tcPr>
            <w:tcW w:w="879" w:type="dxa"/>
          </w:tcPr>
          <w:p w14:paraId="212290F6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61FE63D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5934</w:t>
            </w:r>
          </w:p>
        </w:tc>
        <w:tc>
          <w:tcPr>
            <w:tcW w:w="517" w:type="dxa"/>
          </w:tcPr>
          <w:p w14:paraId="50D086D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D1569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BF3EE6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(NR_pos-Core) (NR_pos-Perf) CR to 38.133 correction for UE Rx-Tx time difference measurement requirement (Rel. 19)</w:t>
            </w:r>
          </w:p>
        </w:tc>
        <w:tc>
          <w:tcPr>
            <w:tcW w:w="517" w:type="dxa"/>
          </w:tcPr>
          <w:p w14:paraId="580E599C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9908E5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9B06854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F9F537A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R4-2510753</w:t>
            </w:r>
          </w:p>
        </w:tc>
        <w:tc>
          <w:tcPr>
            <w:tcW w:w="1597" w:type="dxa"/>
          </w:tcPr>
          <w:p w14:paraId="1E525DFE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8EC97B0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76B1D">
              <w:rPr>
                <w:rFonts w:ascii="Calibri" w:eastAsia="Calibri" w:hAnsi="Calibri"/>
                <w:sz w:val="16"/>
                <w:szCs w:val="16"/>
                <w:lang w:eastAsia="en-US"/>
              </w:rPr>
              <w:t>NR_pos-Core, NR_pos-Perf</w:t>
            </w:r>
          </w:p>
        </w:tc>
        <w:tc>
          <w:tcPr>
            <w:tcW w:w="2323" w:type="dxa"/>
          </w:tcPr>
          <w:p w14:paraId="0784208B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E133A8" w14:textId="77777777" w:rsidR="00E76B1D" w:rsidRPr="00E76B1D" w:rsidRDefault="00E76B1D" w:rsidP="00E76B1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04FDE8D" w14:textId="77777777" w:rsidR="00480259" w:rsidRDefault="00480259" w:rsidP="00480259"/>
    <w:p w14:paraId="0CA1275D" w14:textId="2CF6ACC6" w:rsidR="00480259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t>RP-25238</w:t>
      </w:r>
      <w:r>
        <w:rPr>
          <w:noProof/>
        </w:rPr>
        <w:t>9</w:t>
      </w:r>
    </w:p>
    <w:p w14:paraId="1D6FE1BF" w14:textId="1B9C5045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13</w:t>
      </w:r>
    </w:p>
    <w:p w14:paraId="6834106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D41029E" w14:textId="77777777" w:rsidR="00636673" w:rsidRDefault="00636673" w:rsidP="0063667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0128D" w:rsidRPr="0050128D" w14:paraId="6A8B4D83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4D36D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3E978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48B8F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EDA7A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45F20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621AF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B1EA5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791A8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BFB629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031C5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641B3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75CBE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1B2C9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0128D" w:rsidRPr="0050128D" w14:paraId="51C79044" w14:textId="77777777" w:rsidTr="00F03D9A">
        <w:tc>
          <w:tcPr>
            <w:tcW w:w="879" w:type="dxa"/>
          </w:tcPr>
          <w:p w14:paraId="7D29898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3D8F0D2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6115</w:t>
            </w:r>
          </w:p>
        </w:tc>
        <w:tc>
          <w:tcPr>
            <w:tcW w:w="517" w:type="dxa"/>
          </w:tcPr>
          <w:p w14:paraId="33F8D26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ACCAE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EF1DC8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CR to TS 36.101-1: Missing reference to the updated ECC/DEC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/(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22)07 decision on harmonised technical conditions for the usage of aerial UE</w:t>
            </w:r>
          </w:p>
        </w:tc>
        <w:tc>
          <w:tcPr>
            <w:tcW w:w="517" w:type="dxa"/>
          </w:tcPr>
          <w:p w14:paraId="7FA73A8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7D526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BCF92A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53940C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R4-2511844</w:t>
            </w:r>
          </w:p>
        </w:tc>
        <w:tc>
          <w:tcPr>
            <w:tcW w:w="1597" w:type="dxa"/>
          </w:tcPr>
          <w:p w14:paraId="407793D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66EC49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LTE_UAV_enh-Core</w:t>
            </w:r>
          </w:p>
        </w:tc>
        <w:tc>
          <w:tcPr>
            <w:tcW w:w="2323" w:type="dxa"/>
          </w:tcPr>
          <w:p w14:paraId="2278C4E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258E0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365C5145" w14:textId="77777777" w:rsidTr="00F03D9A">
        <w:tc>
          <w:tcPr>
            <w:tcW w:w="879" w:type="dxa"/>
          </w:tcPr>
          <w:p w14:paraId="6FF6711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5C5D913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6116</w:t>
            </w:r>
          </w:p>
        </w:tc>
        <w:tc>
          <w:tcPr>
            <w:tcW w:w="517" w:type="dxa"/>
          </w:tcPr>
          <w:p w14:paraId="0C99C42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07C53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F25CB2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CR to TS 36.101-1: Missing reference to the updated ECC/DEC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/(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22)07 decision on harmonised technical conditions for the usage of aerial UE</w:t>
            </w:r>
          </w:p>
        </w:tc>
        <w:tc>
          <w:tcPr>
            <w:tcW w:w="517" w:type="dxa"/>
          </w:tcPr>
          <w:p w14:paraId="67EED6B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0B0ACC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24E06CB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0B8557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R4-2511550</w:t>
            </w:r>
          </w:p>
        </w:tc>
        <w:tc>
          <w:tcPr>
            <w:tcW w:w="1597" w:type="dxa"/>
          </w:tcPr>
          <w:p w14:paraId="4AB3A90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68092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LTE_UAV_enh-Core</w:t>
            </w:r>
          </w:p>
        </w:tc>
        <w:tc>
          <w:tcPr>
            <w:tcW w:w="2323" w:type="dxa"/>
          </w:tcPr>
          <w:p w14:paraId="5733B29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2, 5.5K</w:t>
            </w:r>
          </w:p>
        </w:tc>
        <w:tc>
          <w:tcPr>
            <w:tcW w:w="998" w:type="dxa"/>
          </w:tcPr>
          <w:p w14:paraId="75576F7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0128D" w:rsidRPr="0050128D" w14:paraId="56E239CC" w14:textId="77777777" w:rsidTr="00F03D9A">
        <w:tc>
          <w:tcPr>
            <w:tcW w:w="879" w:type="dxa"/>
          </w:tcPr>
          <w:p w14:paraId="0EA6958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27C2AD7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0079</w:t>
            </w:r>
          </w:p>
        </w:tc>
        <w:tc>
          <w:tcPr>
            <w:tcW w:w="517" w:type="dxa"/>
          </w:tcPr>
          <w:p w14:paraId="72847C4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A07A6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A8557C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(IoT_NTN_FDD_LS_band-Core) Correction of the IoT NTN band 254 NS flag references to the sub-clauses with additional requirements</w:t>
            </w:r>
          </w:p>
        </w:tc>
        <w:tc>
          <w:tcPr>
            <w:tcW w:w="517" w:type="dxa"/>
          </w:tcPr>
          <w:p w14:paraId="58853F4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D8E29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18.9.0</w:t>
            </w:r>
          </w:p>
        </w:tc>
        <w:tc>
          <w:tcPr>
            <w:tcW w:w="758" w:type="dxa"/>
          </w:tcPr>
          <w:p w14:paraId="3D7A120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F1349F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R4-2509524</w:t>
            </w:r>
          </w:p>
        </w:tc>
        <w:tc>
          <w:tcPr>
            <w:tcW w:w="1597" w:type="dxa"/>
          </w:tcPr>
          <w:p w14:paraId="7209B9B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Apple, Globalstar</w:t>
            </w:r>
          </w:p>
        </w:tc>
        <w:tc>
          <w:tcPr>
            <w:tcW w:w="1122" w:type="dxa"/>
          </w:tcPr>
          <w:p w14:paraId="7A26564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IoT_NTN_FDD_LS_band-Core</w:t>
            </w:r>
          </w:p>
        </w:tc>
        <w:tc>
          <w:tcPr>
            <w:tcW w:w="2323" w:type="dxa"/>
          </w:tcPr>
          <w:p w14:paraId="2BC9CA6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67743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4D778E75" w14:textId="77777777" w:rsidTr="00F03D9A">
        <w:tc>
          <w:tcPr>
            <w:tcW w:w="879" w:type="dxa"/>
          </w:tcPr>
          <w:p w14:paraId="3FD01C7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2DE063B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0080</w:t>
            </w:r>
          </w:p>
        </w:tc>
        <w:tc>
          <w:tcPr>
            <w:tcW w:w="517" w:type="dxa"/>
          </w:tcPr>
          <w:p w14:paraId="145E013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61EC2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8AE7FF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(IoT_NTN_FDD_LS_band-Core) Correction of the IoT NTN band 254 NS flag references to the sub-clauses with additional requirements</w:t>
            </w:r>
          </w:p>
        </w:tc>
        <w:tc>
          <w:tcPr>
            <w:tcW w:w="517" w:type="dxa"/>
          </w:tcPr>
          <w:p w14:paraId="696F3BA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50869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0B47C0D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ABDF9A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R4-2509525</w:t>
            </w:r>
          </w:p>
        </w:tc>
        <w:tc>
          <w:tcPr>
            <w:tcW w:w="1597" w:type="dxa"/>
          </w:tcPr>
          <w:p w14:paraId="451F7E0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Apple, Globalstar</w:t>
            </w:r>
          </w:p>
        </w:tc>
        <w:tc>
          <w:tcPr>
            <w:tcW w:w="1122" w:type="dxa"/>
          </w:tcPr>
          <w:p w14:paraId="643347E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IoT_NTN_FDD_LS_band-Core</w:t>
            </w:r>
          </w:p>
        </w:tc>
        <w:tc>
          <w:tcPr>
            <w:tcW w:w="2323" w:type="dxa"/>
          </w:tcPr>
          <w:p w14:paraId="1E5B70C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02F4D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1B46D395" w14:textId="77777777" w:rsidTr="00F03D9A">
        <w:tc>
          <w:tcPr>
            <w:tcW w:w="879" w:type="dxa"/>
          </w:tcPr>
          <w:p w14:paraId="7EA0FAB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00C0158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0081</w:t>
            </w:r>
          </w:p>
        </w:tc>
        <w:tc>
          <w:tcPr>
            <w:tcW w:w="517" w:type="dxa"/>
          </w:tcPr>
          <w:p w14:paraId="6405BE9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6E9B8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D52419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(IoT_NTN_FDD_LS_band-Core) Introduction of AMPR for the IOT NTN band 254</w:t>
            </w:r>
          </w:p>
        </w:tc>
        <w:tc>
          <w:tcPr>
            <w:tcW w:w="517" w:type="dxa"/>
          </w:tcPr>
          <w:p w14:paraId="07AB481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F9C5D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18.9.0</w:t>
            </w:r>
          </w:p>
        </w:tc>
        <w:tc>
          <w:tcPr>
            <w:tcW w:w="758" w:type="dxa"/>
          </w:tcPr>
          <w:p w14:paraId="1928A6E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7968EF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R4-2511815</w:t>
            </w:r>
          </w:p>
        </w:tc>
        <w:tc>
          <w:tcPr>
            <w:tcW w:w="1597" w:type="dxa"/>
          </w:tcPr>
          <w:p w14:paraId="75F70D9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Apple, Sony, MediaTek, Qualcomm, Nordic Semiconductors</w:t>
            </w:r>
          </w:p>
        </w:tc>
        <w:tc>
          <w:tcPr>
            <w:tcW w:w="1122" w:type="dxa"/>
          </w:tcPr>
          <w:p w14:paraId="21D149B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IoT_NTN_FDD_LS_band-Core</w:t>
            </w:r>
          </w:p>
        </w:tc>
        <w:tc>
          <w:tcPr>
            <w:tcW w:w="2323" w:type="dxa"/>
          </w:tcPr>
          <w:p w14:paraId="75061F6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EF095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14BF46D8" w14:textId="77777777" w:rsidTr="00F03D9A">
        <w:tc>
          <w:tcPr>
            <w:tcW w:w="879" w:type="dxa"/>
          </w:tcPr>
          <w:p w14:paraId="072FC7B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4F0D36A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0082</w:t>
            </w:r>
          </w:p>
        </w:tc>
        <w:tc>
          <w:tcPr>
            <w:tcW w:w="517" w:type="dxa"/>
          </w:tcPr>
          <w:p w14:paraId="48F6A4F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22B08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2DC0CD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(IoT_NTN_FDD_LS_band-Core) Introduction of AMPR for the IOT NTN band 254</w:t>
            </w:r>
          </w:p>
        </w:tc>
        <w:tc>
          <w:tcPr>
            <w:tcW w:w="517" w:type="dxa"/>
          </w:tcPr>
          <w:p w14:paraId="4EE5FC2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807792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01BEB55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C408A7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R4-2509531</w:t>
            </w:r>
          </w:p>
        </w:tc>
        <w:tc>
          <w:tcPr>
            <w:tcW w:w="1597" w:type="dxa"/>
          </w:tcPr>
          <w:p w14:paraId="230D2E0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Apple, Sony, MediaTek, Qualcomm, Nordic Semiconductors</w:t>
            </w:r>
          </w:p>
        </w:tc>
        <w:tc>
          <w:tcPr>
            <w:tcW w:w="1122" w:type="dxa"/>
          </w:tcPr>
          <w:p w14:paraId="4BACC7B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IoT_NTN_FDD_LS_band-Core</w:t>
            </w:r>
          </w:p>
        </w:tc>
        <w:tc>
          <w:tcPr>
            <w:tcW w:w="2323" w:type="dxa"/>
          </w:tcPr>
          <w:p w14:paraId="3E766CA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32B7B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554595D6" w14:textId="77777777" w:rsidTr="00F03D9A">
        <w:tc>
          <w:tcPr>
            <w:tcW w:w="879" w:type="dxa"/>
          </w:tcPr>
          <w:p w14:paraId="090D920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68A6F96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0094</w:t>
            </w:r>
          </w:p>
        </w:tc>
        <w:tc>
          <w:tcPr>
            <w:tcW w:w="517" w:type="dxa"/>
          </w:tcPr>
          <w:p w14:paraId="68BB5B8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B34C3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77EE13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(IoT_NTN_FDD_LS_band-Core) Rel18 Transmit power density requirements conversion to conducted requirements</w:t>
            </w:r>
          </w:p>
        </w:tc>
        <w:tc>
          <w:tcPr>
            <w:tcW w:w="517" w:type="dxa"/>
          </w:tcPr>
          <w:p w14:paraId="39921C7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5C0C1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18.9.0</w:t>
            </w:r>
          </w:p>
        </w:tc>
        <w:tc>
          <w:tcPr>
            <w:tcW w:w="758" w:type="dxa"/>
          </w:tcPr>
          <w:p w14:paraId="274924B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C12C0E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R4-2511578</w:t>
            </w:r>
          </w:p>
        </w:tc>
        <w:tc>
          <w:tcPr>
            <w:tcW w:w="1597" w:type="dxa"/>
          </w:tcPr>
          <w:p w14:paraId="367EFC6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0A6459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IoT_NTN_FDD_LS_band-Core</w:t>
            </w:r>
          </w:p>
        </w:tc>
        <w:tc>
          <w:tcPr>
            <w:tcW w:w="2323" w:type="dxa"/>
          </w:tcPr>
          <w:p w14:paraId="45C7F4C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6.2A.1, 62B.1</w:t>
            </w:r>
          </w:p>
        </w:tc>
        <w:tc>
          <w:tcPr>
            <w:tcW w:w="998" w:type="dxa"/>
          </w:tcPr>
          <w:p w14:paraId="2306C1C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36.521-4 CR 0102; TS/TR ... CR ... </w:t>
            </w:r>
          </w:p>
        </w:tc>
      </w:tr>
      <w:tr w:rsidR="0050128D" w:rsidRPr="0050128D" w14:paraId="52F82AC4" w14:textId="77777777" w:rsidTr="00F03D9A">
        <w:tc>
          <w:tcPr>
            <w:tcW w:w="879" w:type="dxa"/>
          </w:tcPr>
          <w:p w14:paraId="69920DB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36.102</w:t>
            </w:r>
          </w:p>
        </w:tc>
        <w:tc>
          <w:tcPr>
            <w:tcW w:w="637" w:type="dxa"/>
          </w:tcPr>
          <w:p w14:paraId="23249FD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0095</w:t>
            </w:r>
          </w:p>
        </w:tc>
        <w:tc>
          <w:tcPr>
            <w:tcW w:w="517" w:type="dxa"/>
          </w:tcPr>
          <w:p w14:paraId="4F15A33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23958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C2D25E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(IoT_NTN_FDD_LS_band-Core) Rel19 Transmit power density requirements conversion to conducted requirements</w:t>
            </w:r>
          </w:p>
        </w:tc>
        <w:tc>
          <w:tcPr>
            <w:tcW w:w="517" w:type="dxa"/>
          </w:tcPr>
          <w:p w14:paraId="7B12F28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0EF951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2238527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5C0DD1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R4-2512901</w:t>
            </w:r>
          </w:p>
        </w:tc>
        <w:tc>
          <w:tcPr>
            <w:tcW w:w="1597" w:type="dxa"/>
          </w:tcPr>
          <w:p w14:paraId="32EEEC9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2F61A0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IoT_NTN_FDD_LS_band-Core</w:t>
            </w:r>
          </w:p>
        </w:tc>
        <w:tc>
          <w:tcPr>
            <w:tcW w:w="2323" w:type="dxa"/>
          </w:tcPr>
          <w:p w14:paraId="0651E7A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30820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3190FAFB" w14:textId="77777777" w:rsidTr="00F03D9A">
        <w:tc>
          <w:tcPr>
            <w:tcW w:w="879" w:type="dxa"/>
          </w:tcPr>
          <w:p w14:paraId="158D893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36.133</w:t>
            </w:r>
          </w:p>
        </w:tc>
        <w:tc>
          <w:tcPr>
            <w:tcW w:w="637" w:type="dxa"/>
          </w:tcPr>
          <w:p w14:paraId="71D56E3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7387</w:t>
            </w:r>
          </w:p>
        </w:tc>
        <w:tc>
          <w:tcPr>
            <w:tcW w:w="517" w:type="dxa"/>
          </w:tcPr>
          <w:p w14:paraId="23F274D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79714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8FBF02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CR on location-based cell reselection for IoT NTN enhancement</w:t>
            </w:r>
          </w:p>
        </w:tc>
        <w:tc>
          <w:tcPr>
            <w:tcW w:w="517" w:type="dxa"/>
          </w:tcPr>
          <w:p w14:paraId="74392B4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3E79F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7DAE37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354E5B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R4-2512157</w:t>
            </w:r>
          </w:p>
        </w:tc>
        <w:tc>
          <w:tcPr>
            <w:tcW w:w="1597" w:type="dxa"/>
          </w:tcPr>
          <w:p w14:paraId="1AFD214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BF36B0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IoT_NTN_enh-Perf</w:t>
            </w:r>
          </w:p>
        </w:tc>
        <w:tc>
          <w:tcPr>
            <w:tcW w:w="2323" w:type="dxa"/>
          </w:tcPr>
          <w:p w14:paraId="445CCBA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A.13.1.1.5</w:t>
            </w:r>
          </w:p>
        </w:tc>
        <w:tc>
          <w:tcPr>
            <w:tcW w:w="998" w:type="dxa"/>
          </w:tcPr>
          <w:p w14:paraId="36FD617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50128D" w:rsidRPr="0050128D" w14:paraId="092FCB1B" w14:textId="77777777" w:rsidTr="00F03D9A">
        <w:tc>
          <w:tcPr>
            <w:tcW w:w="879" w:type="dxa"/>
          </w:tcPr>
          <w:p w14:paraId="21F9467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36.133</w:t>
            </w:r>
          </w:p>
        </w:tc>
        <w:tc>
          <w:tcPr>
            <w:tcW w:w="637" w:type="dxa"/>
          </w:tcPr>
          <w:p w14:paraId="7311813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7388</w:t>
            </w:r>
          </w:p>
        </w:tc>
        <w:tc>
          <w:tcPr>
            <w:tcW w:w="517" w:type="dxa"/>
          </w:tcPr>
          <w:p w14:paraId="0198404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E7B1E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BA09BE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CR on location-based cell reselection for IoT NTN enhancement</w:t>
            </w:r>
          </w:p>
        </w:tc>
        <w:tc>
          <w:tcPr>
            <w:tcW w:w="517" w:type="dxa"/>
          </w:tcPr>
          <w:p w14:paraId="5B8A8A1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CE0A12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092EDE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FBD41E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R4-2509217</w:t>
            </w:r>
          </w:p>
        </w:tc>
        <w:tc>
          <w:tcPr>
            <w:tcW w:w="1597" w:type="dxa"/>
          </w:tcPr>
          <w:p w14:paraId="3A973C3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6ED55B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IoT_NTN_enh-Perf</w:t>
            </w:r>
          </w:p>
        </w:tc>
        <w:tc>
          <w:tcPr>
            <w:tcW w:w="2323" w:type="dxa"/>
          </w:tcPr>
          <w:p w14:paraId="69FE464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A.13.1.1.5</w:t>
            </w:r>
          </w:p>
        </w:tc>
        <w:tc>
          <w:tcPr>
            <w:tcW w:w="998" w:type="dxa"/>
          </w:tcPr>
          <w:p w14:paraId="5ADA710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50128D" w:rsidRPr="0050128D" w14:paraId="6D214422" w14:textId="77777777" w:rsidTr="00F03D9A">
        <w:tc>
          <w:tcPr>
            <w:tcW w:w="879" w:type="dxa"/>
          </w:tcPr>
          <w:p w14:paraId="098F73F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36.133</w:t>
            </w:r>
          </w:p>
        </w:tc>
        <w:tc>
          <w:tcPr>
            <w:tcW w:w="637" w:type="dxa"/>
          </w:tcPr>
          <w:p w14:paraId="5F5FDA0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7391</w:t>
            </w:r>
          </w:p>
        </w:tc>
        <w:tc>
          <w:tcPr>
            <w:tcW w:w="517" w:type="dxa"/>
          </w:tcPr>
          <w:p w14:paraId="7B3C844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AB7F0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D35AE8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IoT NTN band groups for satellite access</w:t>
            </w:r>
          </w:p>
        </w:tc>
        <w:tc>
          <w:tcPr>
            <w:tcW w:w="517" w:type="dxa"/>
          </w:tcPr>
          <w:p w14:paraId="6F75293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BBEBD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053797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D6876E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R4-2511168</w:t>
            </w:r>
          </w:p>
        </w:tc>
        <w:tc>
          <w:tcPr>
            <w:tcW w:w="1597" w:type="dxa"/>
          </w:tcPr>
          <w:p w14:paraId="1BA6EC4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DC3A15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IoT_NTN_enh-Core</w:t>
            </w:r>
          </w:p>
        </w:tc>
        <w:tc>
          <w:tcPr>
            <w:tcW w:w="2323" w:type="dxa"/>
          </w:tcPr>
          <w:p w14:paraId="05111A8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3.5.1A</w:t>
            </w:r>
          </w:p>
        </w:tc>
        <w:tc>
          <w:tcPr>
            <w:tcW w:w="998" w:type="dxa"/>
          </w:tcPr>
          <w:p w14:paraId="7C33DFE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36.102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0128D" w:rsidRPr="0050128D" w14:paraId="5DFB5107" w14:textId="77777777" w:rsidTr="00F03D9A">
        <w:tc>
          <w:tcPr>
            <w:tcW w:w="879" w:type="dxa"/>
          </w:tcPr>
          <w:p w14:paraId="303FB49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36.764</w:t>
            </w:r>
          </w:p>
        </w:tc>
        <w:tc>
          <w:tcPr>
            <w:tcW w:w="637" w:type="dxa"/>
          </w:tcPr>
          <w:p w14:paraId="16FF5EB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0008</w:t>
            </w:r>
          </w:p>
        </w:tc>
        <w:tc>
          <w:tcPr>
            <w:tcW w:w="517" w:type="dxa"/>
          </w:tcPr>
          <w:p w14:paraId="5DE1813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27536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2B68AC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(IoT_NTN_FDD_LS_band-Core) Additional power back-off results for the IOT NTN band 254</w:t>
            </w:r>
          </w:p>
        </w:tc>
        <w:tc>
          <w:tcPr>
            <w:tcW w:w="517" w:type="dxa"/>
          </w:tcPr>
          <w:p w14:paraId="7FF5D1C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7D739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18.3.0</w:t>
            </w:r>
          </w:p>
        </w:tc>
        <w:tc>
          <w:tcPr>
            <w:tcW w:w="758" w:type="dxa"/>
          </w:tcPr>
          <w:p w14:paraId="2BC85FF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116671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R4-2511816</w:t>
            </w:r>
          </w:p>
        </w:tc>
        <w:tc>
          <w:tcPr>
            <w:tcW w:w="1597" w:type="dxa"/>
          </w:tcPr>
          <w:p w14:paraId="137DA77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568E25F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IoT_NTN_FDD_LS_band-Core</w:t>
            </w:r>
          </w:p>
        </w:tc>
        <w:tc>
          <w:tcPr>
            <w:tcW w:w="2323" w:type="dxa"/>
          </w:tcPr>
          <w:p w14:paraId="2654701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5D150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3EF8401E" w14:textId="77777777" w:rsidTr="00F03D9A">
        <w:tc>
          <w:tcPr>
            <w:tcW w:w="879" w:type="dxa"/>
          </w:tcPr>
          <w:p w14:paraId="0D6063F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36.764</w:t>
            </w:r>
          </w:p>
        </w:tc>
        <w:tc>
          <w:tcPr>
            <w:tcW w:w="637" w:type="dxa"/>
          </w:tcPr>
          <w:p w14:paraId="45E6EBB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0009</w:t>
            </w:r>
          </w:p>
        </w:tc>
        <w:tc>
          <w:tcPr>
            <w:tcW w:w="517" w:type="dxa"/>
          </w:tcPr>
          <w:p w14:paraId="46ECC8A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DAA95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39EBC4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(IoT_NTN_FDD_LS_band-Core) Additional power back-off results for the IOT NTN band 254</w:t>
            </w:r>
          </w:p>
        </w:tc>
        <w:tc>
          <w:tcPr>
            <w:tcW w:w="517" w:type="dxa"/>
          </w:tcPr>
          <w:p w14:paraId="0BA8E10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8CEAEF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5C1A8A7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13E466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R4-2511817</w:t>
            </w:r>
          </w:p>
        </w:tc>
        <w:tc>
          <w:tcPr>
            <w:tcW w:w="1597" w:type="dxa"/>
          </w:tcPr>
          <w:p w14:paraId="4D1EC09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2FCF5A6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IoT_NTN_FDD_LS_band-Core</w:t>
            </w:r>
          </w:p>
        </w:tc>
        <w:tc>
          <w:tcPr>
            <w:tcW w:w="2323" w:type="dxa"/>
          </w:tcPr>
          <w:p w14:paraId="40CB851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BDD09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45D47DF1" w14:textId="77777777" w:rsidTr="00F03D9A">
        <w:tc>
          <w:tcPr>
            <w:tcW w:w="879" w:type="dxa"/>
          </w:tcPr>
          <w:p w14:paraId="54C0A42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D6548A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2927</w:t>
            </w:r>
          </w:p>
        </w:tc>
        <w:tc>
          <w:tcPr>
            <w:tcW w:w="517" w:type="dxa"/>
          </w:tcPr>
          <w:p w14:paraId="31A1E1A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5A7E3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CA7CBF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(4Rx_low_NR_band_handheld_3Tx_NR_CA_ENDC-Core) CR to correct the typo Clrb for Lcrb in clause 7.3A.5 – TS 38.101-1</w:t>
            </w:r>
          </w:p>
        </w:tc>
        <w:tc>
          <w:tcPr>
            <w:tcW w:w="517" w:type="dxa"/>
          </w:tcPr>
          <w:p w14:paraId="7C484BA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8AEA7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8516B8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697494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R4-2509880</w:t>
            </w:r>
          </w:p>
        </w:tc>
        <w:tc>
          <w:tcPr>
            <w:tcW w:w="1597" w:type="dxa"/>
          </w:tcPr>
          <w:p w14:paraId="54E3E36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45984E8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4Rx_low_NR_band_handheld_3Tx_NR_CA_ENDC-Core</w:t>
            </w:r>
          </w:p>
        </w:tc>
        <w:tc>
          <w:tcPr>
            <w:tcW w:w="2323" w:type="dxa"/>
          </w:tcPr>
          <w:p w14:paraId="7F0A200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7.3A.5</w:t>
            </w:r>
          </w:p>
        </w:tc>
        <w:tc>
          <w:tcPr>
            <w:tcW w:w="998" w:type="dxa"/>
          </w:tcPr>
          <w:p w14:paraId="427CB91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50128D" w:rsidRPr="0050128D" w14:paraId="3912313B" w14:textId="77777777" w:rsidTr="00F03D9A">
        <w:tc>
          <w:tcPr>
            <w:tcW w:w="879" w:type="dxa"/>
          </w:tcPr>
          <w:p w14:paraId="03F06C4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977B97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2928</w:t>
            </w:r>
          </w:p>
        </w:tc>
        <w:tc>
          <w:tcPr>
            <w:tcW w:w="517" w:type="dxa"/>
          </w:tcPr>
          <w:p w14:paraId="4111D40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FF0DC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AC1000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(4Rx_low_NR_band_handheld_3Tx_NR_CA_ENDC-Core) CR to correct the typo Clrb for Lcrb in clause 7.3A.5 – TS 38.101-1</w:t>
            </w:r>
          </w:p>
        </w:tc>
        <w:tc>
          <w:tcPr>
            <w:tcW w:w="517" w:type="dxa"/>
          </w:tcPr>
          <w:p w14:paraId="692A2FB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2750A9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2F23586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A027D2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R4-2509881</w:t>
            </w:r>
          </w:p>
        </w:tc>
        <w:tc>
          <w:tcPr>
            <w:tcW w:w="1597" w:type="dxa"/>
          </w:tcPr>
          <w:p w14:paraId="4C88C51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Anritsu Limited</w:t>
            </w:r>
          </w:p>
        </w:tc>
        <w:tc>
          <w:tcPr>
            <w:tcW w:w="1122" w:type="dxa"/>
          </w:tcPr>
          <w:p w14:paraId="35FE07E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4Rx_low_NR_band_handheld_3Tx_NR_CA_ENDC-Core</w:t>
            </w:r>
          </w:p>
        </w:tc>
        <w:tc>
          <w:tcPr>
            <w:tcW w:w="2323" w:type="dxa"/>
          </w:tcPr>
          <w:p w14:paraId="6D820F1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8AE8D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36058217" w14:textId="77777777" w:rsidTr="00F03D9A">
        <w:tc>
          <w:tcPr>
            <w:tcW w:w="879" w:type="dxa"/>
          </w:tcPr>
          <w:p w14:paraId="09F76AB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3C5D6D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2968</w:t>
            </w:r>
          </w:p>
        </w:tc>
        <w:tc>
          <w:tcPr>
            <w:tcW w:w="517" w:type="dxa"/>
          </w:tcPr>
          <w:p w14:paraId="07D06A6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8D9E0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0F4FC8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(4Rx_low_NR_band_handheld_3Tx_NR_CA_ENDC-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Core)Correction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CR for TS 38.101-1 general description of MSD requirements for 3Tx CA_R18</w:t>
            </w:r>
          </w:p>
        </w:tc>
        <w:tc>
          <w:tcPr>
            <w:tcW w:w="517" w:type="dxa"/>
          </w:tcPr>
          <w:p w14:paraId="21890D3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CD54C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D39D63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EDBF53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R4-2510370</w:t>
            </w:r>
          </w:p>
        </w:tc>
        <w:tc>
          <w:tcPr>
            <w:tcW w:w="1597" w:type="dxa"/>
          </w:tcPr>
          <w:p w14:paraId="275B14C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Samsung, ZTE, OPPO</w:t>
            </w:r>
          </w:p>
        </w:tc>
        <w:tc>
          <w:tcPr>
            <w:tcW w:w="1122" w:type="dxa"/>
          </w:tcPr>
          <w:p w14:paraId="6C38C8F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4Rx_low_NR_band_handheld_3Tx_NR_CA_ENDC-Core</w:t>
            </w:r>
          </w:p>
        </w:tc>
        <w:tc>
          <w:tcPr>
            <w:tcW w:w="2323" w:type="dxa"/>
          </w:tcPr>
          <w:p w14:paraId="5981BDA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7.3A.2.3</w:t>
            </w:r>
          </w:p>
        </w:tc>
        <w:tc>
          <w:tcPr>
            <w:tcW w:w="998" w:type="dxa"/>
          </w:tcPr>
          <w:p w14:paraId="6155DCD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TS 38.521; TS/TR ... CR ... </w:t>
            </w:r>
          </w:p>
        </w:tc>
      </w:tr>
      <w:tr w:rsidR="0050128D" w:rsidRPr="0050128D" w14:paraId="6B6BC8AB" w14:textId="77777777" w:rsidTr="00F03D9A">
        <w:tc>
          <w:tcPr>
            <w:tcW w:w="879" w:type="dxa"/>
          </w:tcPr>
          <w:p w14:paraId="0C5C745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1E8DC9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2977</w:t>
            </w:r>
          </w:p>
        </w:tc>
        <w:tc>
          <w:tcPr>
            <w:tcW w:w="517" w:type="dxa"/>
          </w:tcPr>
          <w:p w14:paraId="6D64622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165A5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793C1D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(NR_cov_enh2-Core) CR for 38.101-1 Correct the NOTE for MPR power boosting</w:t>
            </w:r>
          </w:p>
        </w:tc>
        <w:tc>
          <w:tcPr>
            <w:tcW w:w="517" w:type="dxa"/>
          </w:tcPr>
          <w:p w14:paraId="5A80754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20F22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3F67A3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1BB64B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R4-2510926</w:t>
            </w:r>
          </w:p>
        </w:tc>
        <w:tc>
          <w:tcPr>
            <w:tcW w:w="1597" w:type="dxa"/>
          </w:tcPr>
          <w:p w14:paraId="6D13F7C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ZTE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Corporation,Sanechips</w:t>
            </w:r>
            <w:proofErr w:type="gramEnd"/>
          </w:p>
        </w:tc>
        <w:tc>
          <w:tcPr>
            <w:tcW w:w="1122" w:type="dxa"/>
          </w:tcPr>
          <w:p w14:paraId="32148C3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NR_cov_enh2-Core</w:t>
            </w:r>
          </w:p>
        </w:tc>
        <w:tc>
          <w:tcPr>
            <w:tcW w:w="2323" w:type="dxa"/>
          </w:tcPr>
          <w:p w14:paraId="59530EF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72DBE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32B3E47F" w14:textId="77777777" w:rsidTr="00F03D9A">
        <w:tc>
          <w:tcPr>
            <w:tcW w:w="879" w:type="dxa"/>
          </w:tcPr>
          <w:p w14:paraId="20FE437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56E926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2978</w:t>
            </w:r>
          </w:p>
        </w:tc>
        <w:tc>
          <w:tcPr>
            <w:tcW w:w="517" w:type="dxa"/>
          </w:tcPr>
          <w:p w14:paraId="0DF279E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3AF3D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2A8B0E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(NR_cov_enh2-Core) CR for 38.101-1 Correct the NOTE for MPR power boosting</w:t>
            </w:r>
          </w:p>
        </w:tc>
        <w:tc>
          <w:tcPr>
            <w:tcW w:w="517" w:type="dxa"/>
          </w:tcPr>
          <w:p w14:paraId="0C968FA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712442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62CC518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360499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R4-2510927</w:t>
            </w:r>
          </w:p>
        </w:tc>
        <w:tc>
          <w:tcPr>
            <w:tcW w:w="1597" w:type="dxa"/>
          </w:tcPr>
          <w:p w14:paraId="2FF4CDE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ZTE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Corporation,Sanechips</w:t>
            </w:r>
            <w:proofErr w:type="gramEnd"/>
          </w:p>
        </w:tc>
        <w:tc>
          <w:tcPr>
            <w:tcW w:w="1122" w:type="dxa"/>
          </w:tcPr>
          <w:p w14:paraId="5D8BBD6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NR_cov_enh2-Core</w:t>
            </w:r>
          </w:p>
        </w:tc>
        <w:tc>
          <w:tcPr>
            <w:tcW w:w="2323" w:type="dxa"/>
          </w:tcPr>
          <w:p w14:paraId="54EF0CB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6.2.2, 6.2D.2</w:t>
            </w:r>
          </w:p>
        </w:tc>
        <w:tc>
          <w:tcPr>
            <w:tcW w:w="998" w:type="dxa"/>
          </w:tcPr>
          <w:p w14:paraId="71C8781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38.521-1 ; TS/TR ... CR ... </w:t>
            </w:r>
          </w:p>
        </w:tc>
      </w:tr>
      <w:tr w:rsidR="0050128D" w:rsidRPr="0050128D" w14:paraId="55C0B58D" w14:textId="77777777" w:rsidTr="00F03D9A">
        <w:tc>
          <w:tcPr>
            <w:tcW w:w="879" w:type="dxa"/>
          </w:tcPr>
          <w:p w14:paraId="3A51A36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68F6299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0806</w:t>
            </w:r>
          </w:p>
        </w:tc>
        <w:tc>
          <w:tcPr>
            <w:tcW w:w="517" w:type="dxa"/>
          </w:tcPr>
          <w:p w14:paraId="46A56B4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11673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DB0D24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(NR_demod_enh3-Perf) CR to 38.101-4 on clarifying FDD test specifications for absolute physical layer throughput requirements</w:t>
            </w:r>
          </w:p>
        </w:tc>
        <w:tc>
          <w:tcPr>
            <w:tcW w:w="517" w:type="dxa"/>
          </w:tcPr>
          <w:p w14:paraId="638034A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70C75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299CBBF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CE488C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R4-2509993</w:t>
            </w:r>
          </w:p>
        </w:tc>
        <w:tc>
          <w:tcPr>
            <w:tcW w:w="1597" w:type="dxa"/>
          </w:tcPr>
          <w:p w14:paraId="666089D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Qualcomm</w:t>
            </w:r>
          </w:p>
        </w:tc>
        <w:tc>
          <w:tcPr>
            <w:tcW w:w="1122" w:type="dxa"/>
          </w:tcPr>
          <w:p w14:paraId="2095030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NR_demod_enh3-Perf</w:t>
            </w:r>
          </w:p>
        </w:tc>
        <w:tc>
          <w:tcPr>
            <w:tcW w:w="2323" w:type="dxa"/>
          </w:tcPr>
          <w:p w14:paraId="0FA1078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5.6.2, 5.6.3</w:t>
            </w:r>
          </w:p>
        </w:tc>
        <w:tc>
          <w:tcPr>
            <w:tcW w:w="998" w:type="dxa"/>
          </w:tcPr>
          <w:p w14:paraId="2FAB329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38.521-4 ; TS/TR ... CR ... </w:t>
            </w:r>
          </w:p>
        </w:tc>
      </w:tr>
      <w:tr w:rsidR="0050128D" w:rsidRPr="0050128D" w14:paraId="477D9074" w14:textId="77777777" w:rsidTr="00F03D9A">
        <w:tc>
          <w:tcPr>
            <w:tcW w:w="879" w:type="dxa"/>
          </w:tcPr>
          <w:p w14:paraId="5D01D53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A5E580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5771</w:t>
            </w:r>
          </w:p>
        </w:tc>
        <w:tc>
          <w:tcPr>
            <w:tcW w:w="517" w:type="dxa"/>
          </w:tcPr>
          <w:p w14:paraId="006400B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7BAC0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E83F3B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(Netw_Energy_NR-Core) 38133CR on inter-band SSB-less SCell activation</w:t>
            </w:r>
          </w:p>
        </w:tc>
        <w:tc>
          <w:tcPr>
            <w:tcW w:w="517" w:type="dxa"/>
          </w:tcPr>
          <w:p w14:paraId="272AAEC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7EC90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9F1E94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08E3DC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R4-2509608</w:t>
            </w:r>
          </w:p>
        </w:tc>
        <w:tc>
          <w:tcPr>
            <w:tcW w:w="1597" w:type="dxa"/>
          </w:tcPr>
          <w:p w14:paraId="3BE5BD7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7A319F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Netw_Energy_NR-Core</w:t>
            </w:r>
          </w:p>
        </w:tc>
        <w:tc>
          <w:tcPr>
            <w:tcW w:w="2323" w:type="dxa"/>
          </w:tcPr>
          <w:p w14:paraId="4728AD8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8.3.2</w:t>
            </w:r>
          </w:p>
        </w:tc>
        <w:tc>
          <w:tcPr>
            <w:tcW w:w="998" w:type="dxa"/>
          </w:tcPr>
          <w:p w14:paraId="7E957A3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0128D" w:rsidRPr="0050128D" w14:paraId="26F36D93" w14:textId="77777777" w:rsidTr="00F03D9A">
        <w:tc>
          <w:tcPr>
            <w:tcW w:w="879" w:type="dxa"/>
          </w:tcPr>
          <w:p w14:paraId="371B864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5FB77A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5772</w:t>
            </w:r>
          </w:p>
        </w:tc>
        <w:tc>
          <w:tcPr>
            <w:tcW w:w="517" w:type="dxa"/>
          </w:tcPr>
          <w:p w14:paraId="0B2B544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4C401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043A39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(Netw_Energy_NR-Core) 38133CR on inter-band SSB-less SCell activation - R19 CatA</w:t>
            </w:r>
          </w:p>
        </w:tc>
        <w:tc>
          <w:tcPr>
            <w:tcW w:w="517" w:type="dxa"/>
          </w:tcPr>
          <w:p w14:paraId="7DE7037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27D980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73DC7E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82B3C8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R4-2509609</w:t>
            </w:r>
          </w:p>
        </w:tc>
        <w:tc>
          <w:tcPr>
            <w:tcW w:w="1597" w:type="dxa"/>
          </w:tcPr>
          <w:p w14:paraId="1DBD6BF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6E4D98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Netw_Energy_NR-Core</w:t>
            </w:r>
          </w:p>
        </w:tc>
        <w:tc>
          <w:tcPr>
            <w:tcW w:w="2323" w:type="dxa"/>
          </w:tcPr>
          <w:p w14:paraId="1479B2E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8.3.2</w:t>
            </w:r>
          </w:p>
        </w:tc>
        <w:tc>
          <w:tcPr>
            <w:tcW w:w="998" w:type="dxa"/>
          </w:tcPr>
          <w:p w14:paraId="1BD073B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0128D" w:rsidRPr="0050128D" w14:paraId="2E65BD8B" w14:textId="77777777" w:rsidTr="00F03D9A">
        <w:tc>
          <w:tcPr>
            <w:tcW w:w="879" w:type="dxa"/>
          </w:tcPr>
          <w:p w14:paraId="63BF682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10CAD5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5773</w:t>
            </w:r>
          </w:p>
        </w:tc>
        <w:tc>
          <w:tcPr>
            <w:tcW w:w="517" w:type="dxa"/>
          </w:tcPr>
          <w:p w14:paraId="1E639DE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AD8DF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32B4D6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(Netw_Energy_NR-Perf) Correction of SSB-less SCell activation TC - R18</w:t>
            </w:r>
          </w:p>
        </w:tc>
        <w:tc>
          <w:tcPr>
            <w:tcW w:w="517" w:type="dxa"/>
          </w:tcPr>
          <w:p w14:paraId="7F44AC1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8B32D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F295FF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153004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R4-2509610</w:t>
            </w:r>
          </w:p>
        </w:tc>
        <w:tc>
          <w:tcPr>
            <w:tcW w:w="1597" w:type="dxa"/>
          </w:tcPr>
          <w:p w14:paraId="783ED8E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E13A40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Netw_Energy_NR-Perf</w:t>
            </w:r>
          </w:p>
        </w:tc>
        <w:tc>
          <w:tcPr>
            <w:tcW w:w="2323" w:type="dxa"/>
          </w:tcPr>
          <w:p w14:paraId="728799E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27D6B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095DA2C4" w14:textId="77777777" w:rsidTr="00F03D9A">
        <w:tc>
          <w:tcPr>
            <w:tcW w:w="879" w:type="dxa"/>
          </w:tcPr>
          <w:p w14:paraId="10254FC5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271FCF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5774</w:t>
            </w:r>
          </w:p>
        </w:tc>
        <w:tc>
          <w:tcPr>
            <w:tcW w:w="517" w:type="dxa"/>
          </w:tcPr>
          <w:p w14:paraId="6A02D67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E97BC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D3F54A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(Netw_Energy_NR-Perf) Correction of SSB-less SCell activation TC - R19 CatA</w:t>
            </w:r>
          </w:p>
        </w:tc>
        <w:tc>
          <w:tcPr>
            <w:tcW w:w="517" w:type="dxa"/>
          </w:tcPr>
          <w:p w14:paraId="619F0A5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D5D9C7B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B48D67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458DE3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R4-2509611</w:t>
            </w:r>
          </w:p>
        </w:tc>
        <w:tc>
          <w:tcPr>
            <w:tcW w:w="1597" w:type="dxa"/>
          </w:tcPr>
          <w:p w14:paraId="50519A0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58DF0C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Netw_Energy_NR-Perf</w:t>
            </w:r>
          </w:p>
        </w:tc>
        <w:tc>
          <w:tcPr>
            <w:tcW w:w="2323" w:type="dxa"/>
          </w:tcPr>
          <w:p w14:paraId="115AE90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AA3FC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5CBD3BF0" w14:textId="77777777" w:rsidTr="00F03D9A">
        <w:tc>
          <w:tcPr>
            <w:tcW w:w="879" w:type="dxa"/>
          </w:tcPr>
          <w:p w14:paraId="6839FB2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136467ED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5910</w:t>
            </w:r>
          </w:p>
        </w:tc>
        <w:tc>
          <w:tcPr>
            <w:tcW w:w="517" w:type="dxa"/>
          </w:tcPr>
          <w:p w14:paraId="0DF3AC6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29422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1DAE8F8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(NR_DualTxRx_MUSIM-Core) CR on MUSIM gaps without priority</w:t>
            </w:r>
          </w:p>
        </w:tc>
        <w:tc>
          <w:tcPr>
            <w:tcW w:w="517" w:type="dxa"/>
          </w:tcPr>
          <w:p w14:paraId="06284B0A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D3630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28BA7D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2B2ACD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R4-2512282</w:t>
            </w:r>
          </w:p>
        </w:tc>
        <w:tc>
          <w:tcPr>
            <w:tcW w:w="1597" w:type="dxa"/>
          </w:tcPr>
          <w:p w14:paraId="6B9D5D6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F14A264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NR_DualTxRx_MUSIM-Core</w:t>
            </w:r>
          </w:p>
        </w:tc>
        <w:tc>
          <w:tcPr>
            <w:tcW w:w="2323" w:type="dxa"/>
          </w:tcPr>
          <w:p w14:paraId="25A6A0E2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76CDAE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0128D" w:rsidRPr="0050128D" w14:paraId="4B9C1242" w14:textId="77777777" w:rsidTr="00F03D9A">
        <w:tc>
          <w:tcPr>
            <w:tcW w:w="879" w:type="dxa"/>
          </w:tcPr>
          <w:p w14:paraId="62B15B13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8FFCF8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5911</w:t>
            </w:r>
          </w:p>
        </w:tc>
        <w:tc>
          <w:tcPr>
            <w:tcW w:w="517" w:type="dxa"/>
          </w:tcPr>
          <w:p w14:paraId="18C94FE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0B0CEF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8FC19A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(NR_DualTxRx_MUSIM-Core) CR on MUSIM gaps without priority R19</w:t>
            </w:r>
          </w:p>
        </w:tc>
        <w:tc>
          <w:tcPr>
            <w:tcW w:w="517" w:type="dxa"/>
          </w:tcPr>
          <w:p w14:paraId="4A6FB8B6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B0DF0B0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0D7703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3F8FDD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R4-2510644</w:t>
            </w:r>
          </w:p>
        </w:tc>
        <w:tc>
          <w:tcPr>
            <w:tcW w:w="1597" w:type="dxa"/>
          </w:tcPr>
          <w:p w14:paraId="022F17B9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3ADB5EC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0128D">
              <w:rPr>
                <w:rFonts w:ascii="Calibri" w:eastAsia="Calibri" w:hAnsi="Calibri"/>
                <w:sz w:val="16"/>
                <w:szCs w:val="16"/>
                <w:lang w:eastAsia="en-US"/>
              </w:rPr>
              <w:t>NR_DualTxRx_MUSIM-Core</w:t>
            </w:r>
          </w:p>
        </w:tc>
        <w:tc>
          <w:tcPr>
            <w:tcW w:w="2323" w:type="dxa"/>
          </w:tcPr>
          <w:p w14:paraId="1A2914E7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139731" w14:textId="77777777" w:rsidR="0050128D" w:rsidRPr="0050128D" w:rsidRDefault="0050128D" w:rsidP="0050128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13B0FA1" w14:textId="77777777" w:rsidR="00480259" w:rsidRDefault="00480259" w:rsidP="00480259"/>
    <w:p w14:paraId="7136C4F2" w14:textId="23BD3BB9" w:rsidR="00480259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t>RP-252390</w:t>
      </w:r>
    </w:p>
    <w:p w14:paraId="5D2E65FB" w14:textId="51DF08F2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14</w:t>
      </w:r>
    </w:p>
    <w:p w14:paraId="580B47F1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E6C4B83" w14:textId="77777777" w:rsidR="00340782" w:rsidRDefault="00340782" w:rsidP="00340782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E6788" w:rsidRPr="006E6788" w14:paraId="74742F2A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F1F1E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DA923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28640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9354A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D22CC1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FCE80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5DFB3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7AEF9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46CE7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6CB90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0301C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673C8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88F03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E6788" w:rsidRPr="006E6788" w14:paraId="1E9CE9B3" w14:textId="77777777" w:rsidTr="00F03D9A">
        <w:tc>
          <w:tcPr>
            <w:tcW w:w="879" w:type="dxa"/>
          </w:tcPr>
          <w:p w14:paraId="28425F8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1556E4C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0074</w:t>
            </w:r>
          </w:p>
        </w:tc>
        <w:tc>
          <w:tcPr>
            <w:tcW w:w="517" w:type="dxa"/>
          </w:tcPr>
          <w:p w14:paraId="41947FD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FA10A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C5CFE6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(LTE_NBIOT_eMTC_NTN_req-Perf) CR to 36.102 related to Demodulation for NB-IoT NTN inband operation with NR NTN (Rel-19, Cat A)</w:t>
            </w:r>
          </w:p>
        </w:tc>
        <w:tc>
          <w:tcPr>
            <w:tcW w:w="517" w:type="dxa"/>
          </w:tcPr>
          <w:p w14:paraId="0698907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5EAA69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6055FF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73E9B2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R4-2509124</w:t>
            </w:r>
          </w:p>
        </w:tc>
        <w:tc>
          <w:tcPr>
            <w:tcW w:w="1597" w:type="dxa"/>
          </w:tcPr>
          <w:p w14:paraId="07D2477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Nokia, Echostar, Viasat, Ericsson, MediaTek, Huawei</w:t>
            </w:r>
          </w:p>
        </w:tc>
        <w:tc>
          <w:tcPr>
            <w:tcW w:w="1122" w:type="dxa"/>
          </w:tcPr>
          <w:p w14:paraId="290D3B9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7BB4A82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A41A9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656CF527" w14:textId="77777777" w:rsidTr="00F03D9A">
        <w:tc>
          <w:tcPr>
            <w:tcW w:w="879" w:type="dxa"/>
          </w:tcPr>
          <w:p w14:paraId="04BE3F8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1197430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0075</w:t>
            </w:r>
          </w:p>
        </w:tc>
        <w:tc>
          <w:tcPr>
            <w:tcW w:w="517" w:type="dxa"/>
          </w:tcPr>
          <w:p w14:paraId="72F262F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CB834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577599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(LTE_NBIoT_eMTC_NTN_req-Perf) CR for TS36.102 on applicability rules for IoT-NTN requirements</w:t>
            </w:r>
          </w:p>
        </w:tc>
        <w:tc>
          <w:tcPr>
            <w:tcW w:w="517" w:type="dxa"/>
          </w:tcPr>
          <w:p w14:paraId="3EB59F5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ADEAF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18.9.0</w:t>
            </w:r>
          </w:p>
        </w:tc>
        <w:tc>
          <w:tcPr>
            <w:tcW w:w="758" w:type="dxa"/>
          </w:tcPr>
          <w:p w14:paraId="231C38A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CB67BF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R4-2509129</w:t>
            </w:r>
          </w:p>
        </w:tc>
        <w:tc>
          <w:tcPr>
            <w:tcW w:w="1597" w:type="dxa"/>
          </w:tcPr>
          <w:p w14:paraId="4FBDB08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Anritsu Corporation</w:t>
            </w:r>
          </w:p>
        </w:tc>
        <w:tc>
          <w:tcPr>
            <w:tcW w:w="1122" w:type="dxa"/>
          </w:tcPr>
          <w:p w14:paraId="3B292A8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3551DCA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89E6E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266DA77B" w14:textId="77777777" w:rsidTr="00F03D9A">
        <w:tc>
          <w:tcPr>
            <w:tcW w:w="879" w:type="dxa"/>
          </w:tcPr>
          <w:p w14:paraId="2005B7F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166EDCD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0076</w:t>
            </w:r>
          </w:p>
        </w:tc>
        <w:tc>
          <w:tcPr>
            <w:tcW w:w="517" w:type="dxa"/>
          </w:tcPr>
          <w:p w14:paraId="361BE03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75F80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6B8C7A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(LTE_NBIoT_eMTC_NTN_req-Perf) CR for TS36.102 on applicability rules for IoT-NTN requirements</w:t>
            </w:r>
          </w:p>
        </w:tc>
        <w:tc>
          <w:tcPr>
            <w:tcW w:w="517" w:type="dxa"/>
          </w:tcPr>
          <w:p w14:paraId="09D165A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136ADA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69B00F7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24F475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R4-2509130</w:t>
            </w:r>
          </w:p>
        </w:tc>
        <w:tc>
          <w:tcPr>
            <w:tcW w:w="1597" w:type="dxa"/>
          </w:tcPr>
          <w:p w14:paraId="5670A40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Anritsu Corporation</w:t>
            </w:r>
          </w:p>
        </w:tc>
        <w:tc>
          <w:tcPr>
            <w:tcW w:w="1122" w:type="dxa"/>
          </w:tcPr>
          <w:p w14:paraId="3A518F1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65EA2F9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3027A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08797CF6" w14:textId="77777777" w:rsidTr="00F03D9A">
        <w:tc>
          <w:tcPr>
            <w:tcW w:w="879" w:type="dxa"/>
          </w:tcPr>
          <w:p w14:paraId="57BED88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4F865BE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0084</w:t>
            </w:r>
          </w:p>
        </w:tc>
        <w:tc>
          <w:tcPr>
            <w:tcW w:w="517" w:type="dxa"/>
          </w:tcPr>
          <w:p w14:paraId="7080C67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7" w:type="dxa"/>
          </w:tcPr>
          <w:p w14:paraId="1749E43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8C52C4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(LTE_NBIoT_eMTC_NTN_req-Perf) CR to 36.102 related to Demodulation for NB-IoT NTN inband operation with NR NTN (Rel-18, Cat F)</w:t>
            </w:r>
          </w:p>
        </w:tc>
        <w:tc>
          <w:tcPr>
            <w:tcW w:w="517" w:type="dxa"/>
          </w:tcPr>
          <w:p w14:paraId="0F3FB9B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C578B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18.9.0</w:t>
            </w:r>
          </w:p>
        </w:tc>
        <w:tc>
          <w:tcPr>
            <w:tcW w:w="758" w:type="dxa"/>
          </w:tcPr>
          <w:p w14:paraId="24B5551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B8DD47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R4-2512683</w:t>
            </w:r>
          </w:p>
        </w:tc>
        <w:tc>
          <w:tcPr>
            <w:tcW w:w="1597" w:type="dxa"/>
          </w:tcPr>
          <w:p w14:paraId="6B1D41F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Nokia, Echostar, Viasat, Ericsson, MediaTek, Huawei</w:t>
            </w:r>
          </w:p>
        </w:tc>
        <w:tc>
          <w:tcPr>
            <w:tcW w:w="1122" w:type="dxa"/>
          </w:tcPr>
          <w:p w14:paraId="5C78349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0A863D9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F51D7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02E8EDA3" w14:textId="77777777" w:rsidTr="00F03D9A">
        <w:tc>
          <w:tcPr>
            <w:tcW w:w="879" w:type="dxa"/>
          </w:tcPr>
          <w:p w14:paraId="37BBAB7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35AD62E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0087</w:t>
            </w:r>
          </w:p>
        </w:tc>
        <w:tc>
          <w:tcPr>
            <w:tcW w:w="517" w:type="dxa"/>
          </w:tcPr>
          <w:p w14:paraId="57B8D32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89235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01E4FF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single-tone MPR requirement for NB-Iot based Iot-NTN</w:t>
            </w:r>
          </w:p>
        </w:tc>
        <w:tc>
          <w:tcPr>
            <w:tcW w:w="517" w:type="dxa"/>
          </w:tcPr>
          <w:p w14:paraId="55EFBFB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9B378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18.9.0</w:t>
            </w:r>
          </w:p>
        </w:tc>
        <w:tc>
          <w:tcPr>
            <w:tcW w:w="758" w:type="dxa"/>
          </w:tcPr>
          <w:p w14:paraId="02AE4B0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3801CB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R4-2510269</w:t>
            </w:r>
          </w:p>
        </w:tc>
        <w:tc>
          <w:tcPr>
            <w:tcW w:w="1597" w:type="dxa"/>
          </w:tcPr>
          <w:p w14:paraId="14DB3B0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vivo, MediaTek</w:t>
            </w:r>
          </w:p>
        </w:tc>
        <w:tc>
          <w:tcPr>
            <w:tcW w:w="1122" w:type="dxa"/>
          </w:tcPr>
          <w:p w14:paraId="3975621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LTE_NBIoT_eMTC_NTN_req-Core</w:t>
            </w:r>
          </w:p>
        </w:tc>
        <w:tc>
          <w:tcPr>
            <w:tcW w:w="2323" w:type="dxa"/>
          </w:tcPr>
          <w:p w14:paraId="6740528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6.2B.2</w:t>
            </w:r>
          </w:p>
        </w:tc>
        <w:tc>
          <w:tcPr>
            <w:tcW w:w="998" w:type="dxa"/>
          </w:tcPr>
          <w:p w14:paraId="29AA3CB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36.521-4 </w:t>
            </w: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CR …; TS/TR ... CR ... </w:t>
            </w:r>
          </w:p>
        </w:tc>
      </w:tr>
      <w:tr w:rsidR="006E6788" w:rsidRPr="006E6788" w14:paraId="30F8631E" w14:textId="77777777" w:rsidTr="00F03D9A">
        <w:tc>
          <w:tcPr>
            <w:tcW w:w="879" w:type="dxa"/>
          </w:tcPr>
          <w:p w14:paraId="3CF14AE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36.102</w:t>
            </w:r>
          </w:p>
        </w:tc>
        <w:tc>
          <w:tcPr>
            <w:tcW w:w="637" w:type="dxa"/>
          </w:tcPr>
          <w:p w14:paraId="0FD42F3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0088</w:t>
            </w:r>
          </w:p>
        </w:tc>
        <w:tc>
          <w:tcPr>
            <w:tcW w:w="517" w:type="dxa"/>
          </w:tcPr>
          <w:p w14:paraId="5A24BFB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DB2AF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90D1A8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single-tone MPR requirement for NB-Iot based Iot-NTN</w:t>
            </w:r>
          </w:p>
        </w:tc>
        <w:tc>
          <w:tcPr>
            <w:tcW w:w="517" w:type="dxa"/>
          </w:tcPr>
          <w:p w14:paraId="16BEA49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ABD645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EBF208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54F49A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R4-2510270</w:t>
            </w:r>
          </w:p>
        </w:tc>
        <w:tc>
          <w:tcPr>
            <w:tcW w:w="1597" w:type="dxa"/>
          </w:tcPr>
          <w:p w14:paraId="0DC9ACD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vivo, MediaTek</w:t>
            </w:r>
          </w:p>
        </w:tc>
        <w:tc>
          <w:tcPr>
            <w:tcW w:w="1122" w:type="dxa"/>
          </w:tcPr>
          <w:p w14:paraId="0CF882C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LTE_NBIoT_eMTC_NTN_req-Core</w:t>
            </w:r>
          </w:p>
        </w:tc>
        <w:tc>
          <w:tcPr>
            <w:tcW w:w="2323" w:type="dxa"/>
          </w:tcPr>
          <w:p w14:paraId="34BE01D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6.2B.2</w:t>
            </w:r>
          </w:p>
        </w:tc>
        <w:tc>
          <w:tcPr>
            <w:tcW w:w="998" w:type="dxa"/>
          </w:tcPr>
          <w:p w14:paraId="785A082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36.521-4 CR …; TS/TR ... CR ... </w:t>
            </w:r>
          </w:p>
        </w:tc>
      </w:tr>
      <w:tr w:rsidR="006E6788" w:rsidRPr="006E6788" w14:paraId="079868E4" w14:textId="77777777" w:rsidTr="00F03D9A">
        <w:tc>
          <w:tcPr>
            <w:tcW w:w="879" w:type="dxa"/>
          </w:tcPr>
          <w:p w14:paraId="43FF355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36.108</w:t>
            </w:r>
          </w:p>
        </w:tc>
        <w:tc>
          <w:tcPr>
            <w:tcW w:w="637" w:type="dxa"/>
          </w:tcPr>
          <w:p w14:paraId="30AF04D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0034</w:t>
            </w:r>
          </w:p>
        </w:tc>
        <w:tc>
          <w:tcPr>
            <w:tcW w:w="517" w:type="dxa"/>
          </w:tcPr>
          <w:p w14:paraId="455A17C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4E2AE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DD1511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Missing Correlation Matrix info (8.2 TC; 36.108; Rel 18)</w:t>
            </w:r>
          </w:p>
        </w:tc>
        <w:tc>
          <w:tcPr>
            <w:tcW w:w="517" w:type="dxa"/>
          </w:tcPr>
          <w:p w14:paraId="722193E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342B5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256F460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8DF495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R4-2512818</w:t>
            </w:r>
          </w:p>
        </w:tc>
        <w:tc>
          <w:tcPr>
            <w:tcW w:w="1597" w:type="dxa"/>
          </w:tcPr>
          <w:p w14:paraId="690CBE8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8F5546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66B3985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E8C9F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4BAEC41A" w14:textId="77777777" w:rsidTr="00F03D9A">
        <w:tc>
          <w:tcPr>
            <w:tcW w:w="879" w:type="dxa"/>
          </w:tcPr>
          <w:p w14:paraId="7CFC9EB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36.108</w:t>
            </w:r>
          </w:p>
        </w:tc>
        <w:tc>
          <w:tcPr>
            <w:tcW w:w="637" w:type="dxa"/>
          </w:tcPr>
          <w:p w14:paraId="02627D1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0037</w:t>
            </w:r>
          </w:p>
        </w:tc>
        <w:tc>
          <w:tcPr>
            <w:tcW w:w="517" w:type="dxa"/>
          </w:tcPr>
          <w:p w14:paraId="1764EF3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3AA68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312FF0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(LTE_NBIOT_eMTC_NTN_req) CR for TS 36.108, Correction on SAN diagram</w:t>
            </w:r>
          </w:p>
        </w:tc>
        <w:tc>
          <w:tcPr>
            <w:tcW w:w="517" w:type="dxa"/>
          </w:tcPr>
          <w:p w14:paraId="6ACD962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06AA1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56B71BB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9AF886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R4-2509373</w:t>
            </w:r>
          </w:p>
        </w:tc>
        <w:tc>
          <w:tcPr>
            <w:tcW w:w="1597" w:type="dxa"/>
          </w:tcPr>
          <w:p w14:paraId="6E10F5D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BB32C5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</w:t>
            </w:r>
          </w:p>
        </w:tc>
        <w:tc>
          <w:tcPr>
            <w:tcW w:w="2323" w:type="dxa"/>
          </w:tcPr>
          <w:p w14:paraId="43B7EDB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4.3</w:t>
            </w:r>
          </w:p>
        </w:tc>
        <w:tc>
          <w:tcPr>
            <w:tcW w:w="998" w:type="dxa"/>
          </w:tcPr>
          <w:p w14:paraId="0227CB4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36.108.; TS/TR ... CR ... </w:t>
            </w:r>
          </w:p>
        </w:tc>
      </w:tr>
      <w:tr w:rsidR="006E6788" w:rsidRPr="006E6788" w14:paraId="10D318DF" w14:textId="77777777" w:rsidTr="00F03D9A">
        <w:tc>
          <w:tcPr>
            <w:tcW w:w="879" w:type="dxa"/>
          </w:tcPr>
          <w:p w14:paraId="0AA5FAB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36.108</w:t>
            </w:r>
          </w:p>
        </w:tc>
        <w:tc>
          <w:tcPr>
            <w:tcW w:w="637" w:type="dxa"/>
          </w:tcPr>
          <w:p w14:paraId="1C8FB36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0039</w:t>
            </w:r>
          </w:p>
        </w:tc>
        <w:tc>
          <w:tcPr>
            <w:tcW w:w="517" w:type="dxa"/>
          </w:tcPr>
          <w:p w14:paraId="4FE1E1A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9B048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109C41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Missing Correlation Matrix info (8.2 TC; 36.108; Rel 19)</w:t>
            </w:r>
          </w:p>
        </w:tc>
        <w:tc>
          <w:tcPr>
            <w:tcW w:w="517" w:type="dxa"/>
          </w:tcPr>
          <w:p w14:paraId="6EB3F19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848A5F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661303D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28626A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R4-2511375</w:t>
            </w:r>
          </w:p>
        </w:tc>
        <w:tc>
          <w:tcPr>
            <w:tcW w:w="1597" w:type="dxa"/>
          </w:tcPr>
          <w:p w14:paraId="6F863B5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BA08FC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29B8447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27898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36C5EDB3" w14:textId="77777777" w:rsidTr="00F03D9A">
        <w:tc>
          <w:tcPr>
            <w:tcW w:w="879" w:type="dxa"/>
          </w:tcPr>
          <w:p w14:paraId="0D6DD1E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36.108</w:t>
            </w:r>
          </w:p>
        </w:tc>
        <w:tc>
          <w:tcPr>
            <w:tcW w:w="637" w:type="dxa"/>
          </w:tcPr>
          <w:p w14:paraId="491AF2F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0040</w:t>
            </w:r>
          </w:p>
        </w:tc>
        <w:tc>
          <w:tcPr>
            <w:tcW w:w="517" w:type="dxa"/>
          </w:tcPr>
          <w:p w14:paraId="29E802B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BBF7A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A19643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Channel Model Parameters Annex D update for 36.108 TC 8.5 - Rel 18</w:t>
            </w:r>
          </w:p>
        </w:tc>
        <w:tc>
          <w:tcPr>
            <w:tcW w:w="517" w:type="dxa"/>
          </w:tcPr>
          <w:p w14:paraId="3B27616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D1C11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39EA043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1B0C94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R4-2512820</w:t>
            </w:r>
          </w:p>
        </w:tc>
        <w:tc>
          <w:tcPr>
            <w:tcW w:w="1597" w:type="dxa"/>
          </w:tcPr>
          <w:p w14:paraId="5625DEE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5E58D1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5262ECF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29CDB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1D80A2FE" w14:textId="77777777" w:rsidTr="00F03D9A">
        <w:tc>
          <w:tcPr>
            <w:tcW w:w="879" w:type="dxa"/>
          </w:tcPr>
          <w:p w14:paraId="623CCE6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36.108</w:t>
            </w:r>
          </w:p>
        </w:tc>
        <w:tc>
          <w:tcPr>
            <w:tcW w:w="637" w:type="dxa"/>
          </w:tcPr>
          <w:p w14:paraId="51C7589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0041</w:t>
            </w:r>
          </w:p>
        </w:tc>
        <w:tc>
          <w:tcPr>
            <w:tcW w:w="517" w:type="dxa"/>
          </w:tcPr>
          <w:p w14:paraId="679DF5B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E8400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5EE130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Channel Model Parameters Annex D update for 36.108 TC 8.5 - Rel 19</w:t>
            </w:r>
          </w:p>
        </w:tc>
        <w:tc>
          <w:tcPr>
            <w:tcW w:w="517" w:type="dxa"/>
          </w:tcPr>
          <w:p w14:paraId="095BF6D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81A4C8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13F6EBD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2C2D9F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R4-2511447</w:t>
            </w:r>
          </w:p>
        </w:tc>
        <w:tc>
          <w:tcPr>
            <w:tcW w:w="1597" w:type="dxa"/>
          </w:tcPr>
          <w:p w14:paraId="0831D04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A0FCF9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4B9BD39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1179F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67B91908" w14:textId="77777777" w:rsidTr="00F03D9A">
        <w:tc>
          <w:tcPr>
            <w:tcW w:w="879" w:type="dxa"/>
          </w:tcPr>
          <w:p w14:paraId="6AF9AED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36.181</w:t>
            </w:r>
          </w:p>
        </w:tc>
        <w:tc>
          <w:tcPr>
            <w:tcW w:w="637" w:type="dxa"/>
          </w:tcPr>
          <w:p w14:paraId="07B502F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0026</w:t>
            </w:r>
          </w:p>
        </w:tc>
        <w:tc>
          <w:tcPr>
            <w:tcW w:w="517" w:type="dxa"/>
          </w:tcPr>
          <w:p w14:paraId="463E77D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887E5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062FC5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(LTE_NBIOT_eMTC_NTN_req) CR for TS 36.181, Correction on SAN diagram</w:t>
            </w:r>
          </w:p>
        </w:tc>
        <w:tc>
          <w:tcPr>
            <w:tcW w:w="517" w:type="dxa"/>
          </w:tcPr>
          <w:p w14:paraId="307836D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DC41F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18.6.0</w:t>
            </w:r>
          </w:p>
        </w:tc>
        <w:tc>
          <w:tcPr>
            <w:tcW w:w="758" w:type="dxa"/>
          </w:tcPr>
          <w:p w14:paraId="32DAE67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2C7246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R4-2509372</w:t>
            </w:r>
          </w:p>
        </w:tc>
        <w:tc>
          <w:tcPr>
            <w:tcW w:w="1597" w:type="dxa"/>
          </w:tcPr>
          <w:p w14:paraId="7CCBD1A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2374F9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</w:t>
            </w:r>
          </w:p>
        </w:tc>
        <w:tc>
          <w:tcPr>
            <w:tcW w:w="2323" w:type="dxa"/>
          </w:tcPr>
          <w:p w14:paraId="0EF4E57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4.2</w:t>
            </w:r>
          </w:p>
        </w:tc>
        <w:tc>
          <w:tcPr>
            <w:tcW w:w="998" w:type="dxa"/>
          </w:tcPr>
          <w:p w14:paraId="6413D40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6E6788" w:rsidRPr="006E6788" w14:paraId="6510F84B" w14:textId="77777777" w:rsidTr="00F03D9A">
        <w:tc>
          <w:tcPr>
            <w:tcW w:w="879" w:type="dxa"/>
          </w:tcPr>
          <w:p w14:paraId="43022C9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36.181</w:t>
            </w:r>
          </w:p>
        </w:tc>
        <w:tc>
          <w:tcPr>
            <w:tcW w:w="637" w:type="dxa"/>
          </w:tcPr>
          <w:p w14:paraId="45763B4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0027</w:t>
            </w:r>
          </w:p>
        </w:tc>
        <w:tc>
          <w:tcPr>
            <w:tcW w:w="517" w:type="dxa"/>
          </w:tcPr>
          <w:p w14:paraId="63CE08F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3B89B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11FB12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Missing Correlation Matrix info (8.2 TC; 36.181; Rel 18)</w:t>
            </w:r>
          </w:p>
        </w:tc>
        <w:tc>
          <w:tcPr>
            <w:tcW w:w="517" w:type="dxa"/>
          </w:tcPr>
          <w:p w14:paraId="67DB5C4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6F5A5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18.6.0</w:t>
            </w:r>
          </w:p>
        </w:tc>
        <w:tc>
          <w:tcPr>
            <w:tcW w:w="758" w:type="dxa"/>
          </w:tcPr>
          <w:p w14:paraId="7BEAB4C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626B81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R4-2512819</w:t>
            </w:r>
          </w:p>
        </w:tc>
        <w:tc>
          <w:tcPr>
            <w:tcW w:w="1597" w:type="dxa"/>
          </w:tcPr>
          <w:p w14:paraId="4672582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BAC906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162BCCA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560BD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1F04B64A" w14:textId="77777777" w:rsidTr="00F03D9A">
        <w:tc>
          <w:tcPr>
            <w:tcW w:w="879" w:type="dxa"/>
          </w:tcPr>
          <w:p w14:paraId="5712302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36.181</w:t>
            </w:r>
          </w:p>
        </w:tc>
        <w:tc>
          <w:tcPr>
            <w:tcW w:w="637" w:type="dxa"/>
          </w:tcPr>
          <w:p w14:paraId="6FCD6ED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0028</w:t>
            </w:r>
          </w:p>
        </w:tc>
        <w:tc>
          <w:tcPr>
            <w:tcW w:w="517" w:type="dxa"/>
          </w:tcPr>
          <w:p w14:paraId="37228D9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9FB9F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1AD40B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Missing Correlation Matrix info (8.2 TC; 36.181; Rel 19)</w:t>
            </w:r>
          </w:p>
        </w:tc>
        <w:tc>
          <w:tcPr>
            <w:tcW w:w="517" w:type="dxa"/>
          </w:tcPr>
          <w:p w14:paraId="4E97C6F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FB853C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4D72208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E55C55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R4-2511380</w:t>
            </w:r>
          </w:p>
        </w:tc>
        <w:tc>
          <w:tcPr>
            <w:tcW w:w="1597" w:type="dxa"/>
          </w:tcPr>
          <w:p w14:paraId="2B80513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4B907D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796FBBC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83529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194A51D7" w14:textId="77777777" w:rsidTr="00F03D9A">
        <w:tc>
          <w:tcPr>
            <w:tcW w:w="879" w:type="dxa"/>
          </w:tcPr>
          <w:p w14:paraId="12D1EE4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36.181</w:t>
            </w:r>
          </w:p>
        </w:tc>
        <w:tc>
          <w:tcPr>
            <w:tcW w:w="637" w:type="dxa"/>
          </w:tcPr>
          <w:p w14:paraId="1AAEF8E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0029</w:t>
            </w:r>
          </w:p>
        </w:tc>
        <w:tc>
          <w:tcPr>
            <w:tcW w:w="517" w:type="dxa"/>
          </w:tcPr>
          <w:p w14:paraId="458E967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2F656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7527BF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Channel Model Parameters Annex F update for 36.181 TC 8.5 - Rel 18</w:t>
            </w:r>
          </w:p>
        </w:tc>
        <w:tc>
          <w:tcPr>
            <w:tcW w:w="517" w:type="dxa"/>
          </w:tcPr>
          <w:p w14:paraId="126A47C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50C56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18.6.0</w:t>
            </w:r>
          </w:p>
        </w:tc>
        <w:tc>
          <w:tcPr>
            <w:tcW w:w="758" w:type="dxa"/>
          </w:tcPr>
          <w:p w14:paraId="3FB2FDE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0C2705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R4-2512821</w:t>
            </w:r>
          </w:p>
        </w:tc>
        <w:tc>
          <w:tcPr>
            <w:tcW w:w="1597" w:type="dxa"/>
          </w:tcPr>
          <w:p w14:paraId="4E5B832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7C3640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0DE254B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D8ABF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0285A53B" w14:textId="77777777" w:rsidTr="00F03D9A">
        <w:tc>
          <w:tcPr>
            <w:tcW w:w="879" w:type="dxa"/>
          </w:tcPr>
          <w:p w14:paraId="53326B8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36.181</w:t>
            </w:r>
          </w:p>
        </w:tc>
        <w:tc>
          <w:tcPr>
            <w:tcW w:w="637" w:type="dxa"/>
          </w:tcPr>
          <w:p w14:paraId="50545D1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0030</w:t>
            </w:r>
          </w:p>
        </w:tc>
        <w:tc>
          <w:tcPr>
            <w:tcW w:w="517" w:type="dxa"/>
          </w:tcPr>
          <w:p w14:paraId="4F83C13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97A1D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0276BB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Channel Model Parameters Annex F update for 36.181 TC 8.5 - Rel 19</w:t>
            </w:r>
          </w:p>
        </w:tc>
        <w:tc>
          <w:tcPr>
            <w:tcW w:w="517" w:type="dxa"/>
          </w:tcPr>
          <w:p w14:paraId="735B824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8A1A5E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0C65525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6140CB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R4-2511495</w:t>
            </w:r>
          </w:p>
        </w:tc>
        <w:tc>
          <w:tcPr>
            <w:tcW w:w="1597" w:type="dxa"/>
          </w:tcPr>
          <w:p w14:paraId="6A38F57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62EA5E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LTE_NBIoT_eMTC_NTN_req-Perf</w:t>
            </w:r>
          </w:p>
        </w:tc>
        <w:tc>
          <w:tcPr>
            <w:tcW w:w="2323" w:type="dxa"/>
          </w:tcPr>
          <w:p w14:paraId="669FABE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92384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78B9A160" w14:textId="77777777" w:rsidTr="00F03D9A">
        <w:tc>
          <w:tcPr>
            <w:tcW w:w="879" w:type="dxa"/>
          </w:tcPr>
          <w:p w14:paraId="5C208D1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67D0ADB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0817</w:t>
            </w:r>
          </w:p>
        </w:tc>
        <w:tc>
          <w:tcPr>
            <w:tcW w:w="517" w:type="dxa"/>
          </w:tcPr>
          <w:p w14:paraId="4BA4ABC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5EE5E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EA5DAD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38.101-2 on maximum transmission power for STxMP</w:t>
            </w:r>
          </w:p>
        </w:tc>
        <w:tc>
          <w:tcPr>
            <w:tcW w:w="517" w:type="dxa"/>
          </w:tcPr>
          <w:p w14:paraId="1BC9CF8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2B9BA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BFF2A3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702491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R4-2511070</w:t>
            </w:r>
          </w:p>
        </w:tc>
        <w:tc>
          <w:tcPr>
            <w:tcW w:w="1597" w:type="dxa"/>
          </w:tcPr>
          <w:p w14:paraId="2DBA75B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65427AE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NR_MIMO_evo_DL_UL-Core</w:t>
            </w:r>
          </w:p>
        </w:tc>
        <w:tc>
          <w:tcPr>
            <w:tcW w:w="2323" w:type="dxa"/>
          </w:tcPr>
          <w:p w14:paraId="42716A6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0AADC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28CEA72B" w14:textId="77777777" w:rsidTr="00F03D9A">
        <w:tc>
          <w:tcPr>
            <w:tcW w:w="879" w:type="dxa"/>
          </w:tcPr>
          <w:p w14:paraId="0470EA4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7AD81F6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0818</w:t>
            </w:r>
          </w:p>
        </w:tc>
        <w:tc>
          <w:tcPr>
            <w:tcW w:w="517" w:type="dxa"/>
          </w:tcPr>
          <w:p w14:paraId="503A619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BE419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FE7C52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38.101-2 on maximum transmission power for STxMP (R19)</w:t>
            </w:r>
          </w:p>
        </w:tc>
        <w:tc>
          <w:tcPr>
            <w:tcW w:w="517" w:type="dxa"/>
          </w:tcPr>
          <w:p w14:paraId="19834DF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D52228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303077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642D83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R4-2511071</w:t>
            </w:r>
          </w:p>
        </w:tc>
        <w:tc>
          <w:tcPr>
            <w:tcW w:w="1597" w:type="dxa"/>
          </w:tcPr>
          <w:p w14:paraId="1D6EA53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38C49E3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NR_MIMO_evo_DL_UL-Core</w:t>
            </w:r>
          </w:p>
        </w:tc>
        <w:tc>
          <w:tcPr>
            <w:tcW w:w="2323" w:type="dxa"/>
          </w:tcPr>
          <w:p w14:paraId="69F5C9F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6.2K.4</w:t>
            </w:r>
          </w:p>
        </w:tc>
        <w:tc>
          <w:tcPr>
            <w:tcW w:w="998" w:type="dxa"/>
          </w:tcPr>
          <w:p w14:paraId="1552E95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TS 38.521-2</w:t>
            </w:r>
          </w:p>
        </w:tc>
      </w:tr>
      <w:tr w:rsidR="006E6788" w:rsidRPr="006E6788" w14:paraId="314E7380" w14:textId="77777777" w:rsidTr="00F03D9A">
        <w:tc>
          <w:tcPr>
            <w:tcW w:w="879" w:type="dxa"/>
          </w:tcPr>
          <w:p w14:paraId="1AEFDA1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E8D6F8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5723</w:t>
            </w:r>
          </w:p>
        </w:tc>
        <w:tc>
          <w:tcPr>
            <w:tcW w:w="517" w:type="dxa"/>
          </w:tcPr>
          <w:p w14:paraId="12FD68F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B07F35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40CE5E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CR for m-DCI DL TCI state switch delay</w:t>
            </w:r>
          </w:p>
        </w:tc>
        <w:tc>
          <w:tcPr>
            <w:tcW w:w="517" w:type="dxa"/>
          </w:tcPr>
          <w:p w14:paraId="2DDD8E7D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B01FB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ABD5BD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790EF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R4-2509154</w:t>
            </w:r>
          </w:p>
        </w:tc>
        <w:tc>
          <w:tcPr>
            <w:tcW w:w="1597" w:type="dxa"/>
          </w:tcPr>
          <w:p w14:paraId="683FD49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73CCCF1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NR_MIMO_evo_DL_UL-Core</w:t>
            </w:r>
          </w:p>
        </w:tc>
        <w:tc>
          <w:tcPr>
            <w:tcW w:w="2323" w:type="dxa"/>
          </w:tcPr>
          <w:p w14:paraId="1332BFA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EFA9B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14DE2787" w14:textId="77777777" w:rsidTr="00F03D9A">
        <w:tc>
          <w:tcPr>
            <w:tcW w:w="879" w:type="dxa"/>
          </w:tcPr>
          <w:p w14:paraId="29B1BAC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25871B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5724</w:t>
            </w:r>
          </w:p>
        </w:tc>
        <w:tc>
          <w:tcPr>
            <w:tcW w:w="517" w:type="dxa"/>
          </w:tcPr>
          <w:p w14:paraId="360F3D2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A968B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B24129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CR for m-DCI DL TCI state switch delay</w:t>
            </w:r>
          </w:p>
        </w:tc>
        <w:tc>
          <w:tcPr>
            <w:tcW w:w="517" w:type="dxa"/>
          </w:tcPr>
          <w:p w14:paraId="11EB303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6A458E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9F2BFD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0B5E6C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R4-2509155</w:t>
            </w:r>
          </w:p>
        </w:tc>
        <w:tc>
          <w:tcPr>
            <w:tcW w:w="1597" w:type="dxa"/>
          </w:tcPr>
          <w:p w14:paraId="7D644EE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0C345E4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NR_MIMO_evo_DL_UL-Core</w:t>
            </w:r>
          </w:p>
        </w:tc>
        <w:tc>
          <w:tcPr>
            <w:tcW w:w="2323" w:type="dxa"/>
          </w:tcPr>
          <w:p w14:paraId="501243A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BB3B48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4E7CBFD7" w14:textId="77777777" w:rsidTr="00F03D9A">
        <w:tc>
          <w:tcPr>
            <w:tcW w:w="879" w:type="dxa"/>
          </w:tcPr>
          <w:p w14:paraId="299F2EE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AD6102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5876</w:t>
            </w:r>
          </w:p>
        </w:tc>
        <w:tc>
          <w:tcPr>
            <w:tcW w:w="517" w:type="dxa"/>
          </w:tcPr>
          <w:p w14:paraId="6135AA23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CCECF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AAC6B7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(NR_MIMO_evo_DL_UL-Perf) CR on TC maintenance for R18 MIMO uTCI R18</w:t>
            </w:r>
          </w:p>
        </w:tc>
        <w:tc>
          <w:tcPr>
            <w:tcW w:w="517" w:type="dxa"/>
          </w:tcPr>
          <w:p w14:paraId="73A2BD7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4B8241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CD0D38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2509D3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R4-2512200</w:t>
            </w:r>
          </w:p>
        </w:tc>
        <w:tc>
          <w:tcPr>
            <w:tcW w:w="1597" w:type="dxa"/>
          </w:tcPr>
          <w:p w14:paraId="19AB3A0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8DE785C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NR_MIMO_evo_DL_UL-Perf</w:t>
            </w:r>
          </w:p>
        </w:tc>
        <w:tc>
          <w:tcPr>
            <w:tcW w:w="2323" w:type="dxa"/>
          </w:tcPr>
          <w:p w14:paraId="69BC3C6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65691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E6788" w:rsidRPr="006E6788" w14:paraId="73589506" w14:textId="77777777" w:rsidTr="00F03D9A">
        <w:tc>
          <w:tcPr>
            <w:tcW w:w="879" w:type="dxa"/>
          </w:tcPr>
          <w:p w14:paraId="22D86EF4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42543EE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5877</w:t>
            </w:r>
          </w:p>
        </w:tc>
        <w:tc>
          <w:tcPr>
            <w:tcW w:w="517" w:type="dxa"/>
          </w:tcPr>
          <w:p w14:paraId="04ABF1A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61841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F15D8B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(NR_MIMO_evo_DL_UL-Perf) CR on TC maintenance for R18 MIMO uTCI R19</w:t>
            </w:r>
          </w:p>
        </w:tc>
        <w:tc>
          <w:tcPr>
            <w:tcW w:w="517" w:type="dxa"/>
          </w:tcPr>
          <w:p w14:paraId="64290887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5390786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7E26969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3F2B0CB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R4-2510609</w:t>
            </w:r>
          </w:p>
        </w:tc>
        <w:tc>
          <w:tcPr>
            <w:tcW w:w="1597" w:type="dxa"/>
          </w:tcPr>
          <w:p w14:paraId="207538CF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C11279A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E6788">
              <w:rPr>
                <w:rFonts w:ascii="Calibri" w:eastAsia="Calibri" w:hAnsi="Calibri"/>
                <w:sz w:val="16"/>
                <w:szCs w:val="16"/>
                <w:lang w:eastAsia="en-US"/>
              </w:rPr>
              <w:t>NR_MIMO_evo_DL_UL-Perf</w:t>
            </w:r>
          </w:p>
        </w:tc>
        <w:tc>
          <w:tcPr>
            <w:tcW w:w="2323" w:type="dxa"/>
          </w:tcPr>
          <w:p w14:paraId="492926F2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C7F040" w14:textId="77777777" w:rsidR="006E6788" w:rsidRPr="006E6788" w:rsidRDefault="006E6788" w:rsidP="006E678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6808831" w14:textId="77777777" w:rsidR="00B67389" w:rsidRDefault="00B67389" w:rsidP="00340782"/>
    <w:p w14:paraId="2EC99D02" w14:textId="77777777" w:rsidR="00480259" w:rsidRDefault="00480259" w:rsidP="00480259"/>
    <w:p w14:paraId="4553C0B4" w14:textId="44ABE822" w:rsidR="00480259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lastRenderedPageBreak/>
        <w:t>RP-25239</w:t>
      </w:r>
      <w:r>
        <w:rPr>
          <w:noProof/>
        </w:rPr>
        <w:t>1</w:t>
      </w:r>
    </w:p>
    <w:p w14:paraId="391492A2" w14:textId="6513673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15</w:t>
      </w:r>
    </w:p>
    <w:p w14:paraId="654A112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60113C8" w14:textId="77777777" w:rsidR="002E21E6" w:rsidRDefault="002E21E6" w:rsidP="002E21E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E0C54" w:rsidRPr="00FE0C54" w14:paraId="6332472F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63FE3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1C705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0E130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FC6BC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BE82C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AC314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EB965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F237F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5A658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F5177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916DD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2FD3D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DF50F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E0C54" w:rsidRPr="00FE0C54" w14:paraId="15BF6F3C" w14:textId="77777777" w:rsidTr="00F03D9A">
        <w:tc>
          <w:tcPr>
            <w:tcW w:w="879" w:type="dxa"/>
          </w:tcPr>
          <w:p w14:paraId="1AE1B10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F5193B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2940</w:t>
            </w:r>
          </w:p>
        </w:tc>
        <w:tc>
          <w:tcPr>
            <w:tcW w:w="517" w:type="dxa"/>
          </w:tcPr>
          <w:p w14:paraId="579DA1F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5B2E3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608B14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(NR_ENDC_RF_FR1_enh2-</w:t>
            </w:r>
            <w:proofErr w:type="gramStart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Core)Correction</w:t>
            </w:r>
            <w:proofErr w:type="gramEnd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CR for TS 38.101-1 for 4Tx_Rel-18</w:t>
            </w:r>
          </w:p>
        </w:tc>
        <w:tc>
          <w:tcPr>
            <w:tcW w:w="517" w:type="dxa"/>
          </w:tcPr>
          <w:p w14:paraId="3685943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94986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8A7F37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E334D8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R4-2511840</w:t>
            </w:r>
          </w:p>
        </w:tc>
        <w:tc>
          <w:tcPr>
            <w:tcW w:w="1597" w:type="dxa"/>
          </w:tcPr>
          <w:p w14:paraId="0133251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Samsung, Huawei</w:t>
            </w:r>
          </w:p>
        </w:tc>
        <w:tc>
          <w:tcPr>
            <w:tcW w:w="1122" w:type="dxa"/>
          </w:tcPr>
          <w:p w14:paraId="2221C6E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NR_ENDC_RF_FR1_enh2-Core</w:t>
            </w:r>
          </w:p>
        </w:tc>
        <w:tc>
          <w:tcPr>
            <w:tcW w:w="2323" w:type="dxa"/>
          </w:tcPr>
          <w:p w14:paraId="04D881E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FD700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E0C54" w:rsidRPr="00FE0C54" w14:paraId="6F306972" w14:textId="77777777" w:rsidTr="00F03D9A">
        <w:tc>
          <w:tcPr>
            <w:tcW w:w="879" w:type="dxa"/>
          </w:tcPr>
          <w:p w14:paraId="6C1B12D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5AEE57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2941</w:t>
            </w:r>
          </w:p>
        </w:tc>
        <w:tc>
          <w:tcPr>
            <w:tcW w:w="517" w:type="dxa"/>
          </w:tcPr>
          <w:p w14:paraId="01A545B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706E9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050AE3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(NR_ENDC_RF_FR1_enh2-</w:t>
            </w:r>
            <w:proofErr w:type="gramStart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Core)Correction</w:t>
            </w:r>
            <w:proofErr w:type="gramEnd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CR for TS 38.101-1 for 4Tx_Rel-19</w:t>
            </w:r>
          </w:p>
        </w:tc>
        <w:tc>
          <w:tcPr>
            <w:tcW w:w="517" w:type="dxa"/>
          </w:tcPr>
          <w:p w14:paraId="723955B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C9A3B7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63E883A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A103AD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R4-2510052</w:t>
            </w:r>
          </w:p>
        </w:tc>
        <w:tc>
          <w:tcPr>
            <w:tcW w:w="1597" w:type="dxa"/>
          </w:tcPr>
          <w:p w14:paraId="0BAE56C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Samsung, Huawei</w:t>
            </w:r>
          </w:p>
        </w:tc>
        <w:tc>
          <w:tcPr>
            <w:tcW w:w="1122" w:type="dxa"/>
          </w:tcPr>
          <w:p w14:paraId="3A42B4E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NR_ENDC_RF_FR1_enh2-Core</w:t>
            </w:r>
          </w:p>
        </w:tc>
        <w:tc>
          <w:tcPr>
            <w:tcW w:w="2323" w:type="dxa"/>
          </w:tcPr>
          <w:p w14:paraId="2C22E1C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3B68C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E0C54" w:rsidRPr="00FE0C54" w14:paraId="723900C8" w14:textId="77777777" w:rsidTr="00F03D9A">
        <w:tc>
          <w:tcPr>
            <w:tcW w:w="879" w:type="dxa"/>
          </w:tcPr>
          <w:p w14:paraId="2F4A269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AB8139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2962</w:t>
            </w:r>
          </w:p>
        </w:tc>
        <w:tc>
          <w:tcPr>
            <w:tcW w:w="517" w:type="dxa"/>
          </w:tcPr>
          <w:p w14:paraId="12D4C82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0E2A8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2831C2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(NR_channel_raster_enh-Core) Correction to nominal CA spacing to accommodate UE-specific channel bandwidths</w:t>
            </w:r>
          </w:p>
        </w:tc>
        <w:tc>
          <w:tcPr>
            <w:tcW w:w="517" w:type="dxa"/>
          </w:tcPr>
          <w:p w14:paraId="1ADC794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24B87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6C463E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73945C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R4-2511846</w:t>
            </w:r>
          </w:p>
        </w:tc>
        <w:tc>
          <w:tcPr>
            <w:tcW w:w="1597" w:type="dxa"/>
          </w:tcPr>
          <w:p w14:paraId="1B3680E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4FB7B0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NR_channel_raster_enh-Core</w:t>
            </w:r>
          </w:p>
        </w:tc>
        <w:tc>
          <w:tcPr>
            <w:tcW w:w="2323" w:type="dxa"/>
          </w:tcPr>
          <w:p w14:paraId="0EAA967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5.4A.1</w:t>
            </w:r>
          </w:p>
        </w:tc>
        <w:tc>
          <w:tcPr>
            <w:tcW w:w="998" w:type="dxa"/>
          </w:tcPr>
          <w:p w14:paraId="415B9A3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. TS 38.521-1;  </w:t>
            </w:r>
          </w:p>
        </w:tc>
      </w:tr>
      <w:tr w:rsidR="00FE0C54" w:rsidRPr="00FE0C54" w14:paraId="025848AD" w14:textId="77777777" w:rsidTr="00F03D9A">
        <w:tc>
          <w:tcPr>
            <w:tcW w:w="879" w:type="dxa"/>
          </w:tcPr>
          <w:p w14:paraId="0FDFE4B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B55A48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2963</w:t>
            </w:r>
          </w:p>
        </w:tc>
        <w:tc>
          <w:tcPr>
            <w:tcW w:w="517" w:type="dxa"/>
          </w:tcPr>
          <w:p w14:paraId="3F95D8C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A9852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C65507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(NR_channel_raster_enh-Core) Correction to nominal CA spacing to accommodate UE-specific channel bandwidths</w:t>
            </w:r>
          </w:p>
        </w:tc>
        <w:tc>
          <w:tcPr>
            <w:tcW w:w="517" w:type="dxa"/>
          </w:tcPr>
          <w:p w14:paraId="05CC499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92FB21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05CF275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72432E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R4-2510313</w:t>
            </w:r>
          </w:p>
        </w:tc>
        <w:tc>
          <w:tcPr>
            <w:tcW w:w="1597" w:type="dxa"/>
          </w:tcPr>
          <w:p w14:paraId="42C1B80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CBD1AB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NR_channel_raster_enh-Core</w:t>
            </w:r>
          </w:p>
        </w:tc>
        <w:tc>
          <w:tcPr>
            <w:tcW w:w="2323" w:type="dxa"/>
          </w:tcPr>
          <w:p w14:paraId="1DB7A1B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5.4A.1</w:t>
            </w:r>
          </w:p>
        </w:tc>
        <w:tc>
          <w:tcPr>
            <w:tcW w:w="998" w:type="dxa"/>
          </w:tcPr>
          <w:p w14:paraId="28C4009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. TS 38.521-1;  </w:t>
            </w:r>
          </w:p>
        </w:tc>
      </w:tr>
      <w:tr w:rsidR="00FE0C54" w:rsidRPr="00FE0C54" w14:paraId="0AB25018" w14:textId="77777777" w:rsidTr="00F03D9A">
        <w:tc>
          <w:tcPr>
            <w:tcW w:w="879" w:type="dxa"/>
          </w:tcPr>
          <w:p w14:paraId="0FE8CCD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7106621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0813</w:t>
            </w:r>
          </w:p>
        </w:tc>
        <w:tc>
          <w:tcPr>
            <w:tcW w:w="517" w:type="dxa"/>
          </w:tcPr>
          <w:p w14:paraId="1CED057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F841A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DFCB60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 ENDC_RF_FR1_enh2-Perf) CR to TS38101-4 Correction on the name of the 8Rx receiver</w:t>
            </w:r>
          </w:p>
        </w:tc>
        <w:tc>
          <w:tcPr>
            <w:tcW w:w="517" w:type="dxa"/>
          </w:tcPr>
          <w:p w14:paraId="32E03A7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3057E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5CA8FCE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FA13E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R4-2511681</w:t>
            </w:r>
          </w:p>
        </w:tc>
        <w:tc>
          <w:tcPr>
            <w:tcW w:w="1597" w:type="dxa"/>
          </w:tcPr>
          <w:p w14:paraId="69DAB91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6FCAE2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NR_ENDC_RF_FR1_enh2-Perf</w:t>
            </w:r>
          </w:p>
        </w:tc>
        <w:tc>
          <w:tcPr>
            <w:tcW w:w="2323" w:type="dxa"/>
          </w:tcPr>
          <w:p w14:paraId="26B3055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E079E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E0C54" w:rsidRPr="00FE0C54" w14:paraId="0B6E85F3" w14:textId="77777777" w:rsidTr="00F03D9A">
        <w:tc>
          <w:tcPr>
            <w:tcW w:w="879" w:type="dxa"/>
          </w:tcPr>
          <w:p w14:paraId="75B757C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5AF237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5852</w:t>
            </w:r>
          </w:p>
        </w:tc>
        <w:tc>
          <w:tcPr>
            <w:tcW w:w="517" w:type="dxa"/>
          </w:tcPr>
          <w:p w14:paraId="7AF072A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6B7C7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79378C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(NR_ATG-Perf) Correction to ATG test cases_R18</w:t>
            </w:r>
          </w:p>
        </w:tc>
        <w:tc>
          <w:tcPr>
            <w:tcW w:w="517" w:type="dxa"/>
          </w:tcPr>
          <w:p w14:paraId="2F8DABD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05EB0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3169E4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5C1B8E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R4-2510543</w:t>
            </w:r>
          </w:p>
        </w:tc>
        <w:tc>
          <w:tcPr>
            <w:tcW w:w="1597" w:type="dxa"/>
          </w:tcPr>
          <w:p w14:paraId="63DEF32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B22B6F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NR_ATG-Perf</w:t>
            </w:r>
          </w:p>
        </w:tc>
        <w:tc>
          <w:tcPr>
            <w:tcW w:w="2323" w:type="dxa"/>
          </w:tcPr>
          <w:p w14:paraId="7DD3255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A.19.2.3.1.1, A.19.2.3.1.2, A.19.5.5.1</w:t>
            </w:r>
          </w:p>
        </w:tc>
        <w:tc>
          <w:tcPr>
            <w:tcW w:w="998" w:type="dxa"/>
          </w:tcPr>
          <w:p w14:paraId="284C1FD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FE0C54" w:rsidRPr="00FE0C54" w14:paraId="689C4471" w14:textId="77777777" w:rsidTr="00F03D9A">
        <w:tc>
          <w:tcPr>
            <w:tcW w:w="879" w:type="dxa"/>
          </w:tcPr>
          <w:p w14:paraId="2A15850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69C6D6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5853</w:t>
            </w:r>
          </w:p>
        </w:tc>
        <w:tc>
          <w:tcPr>
            <w:tcW w:w="517" w:type="dxa"/>
          </w:tcPr>
          <w:p w14:paraId="0A1CD8F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BB399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C9D3DD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(NR_ATG-Perf) Correction to ATG test cases_R19</w:t>
            </w:r>
          </w:p>
        </w:tc>
        <w:tc>
          <w:tcPr>
            <w:tcW w:w="517" w:type="dxa"/>
          </w:tcPr>
          <w:p w14:paraId="575AD8E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33F96F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98F706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ED7DDC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R4-2510544</w:t>
            </w:r>
          </w:p>
        </w:tc>
        <w:tc>
          <w:tcPr>
            <w:tcW w:w="1597" w:type="dxa"/>
          </w:tcPr>
          <w:p w14:paraId="5A633A1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BB92DD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NR_ATG-Perf</w:t>
            </w:r>
          </w:p>
        </w:tc>
        <w:tc>
          <w:tcPr>
            <w:tcW w:w="2323" w:type="dxa"/>
          </w:tcPr>
          <w:p w14:paraId="7A1FAF7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A.19.2.3.1.1, A.19.2.3.1.2, A.19.5.5.1</w:t>
            </w:r>
          </w:p>
        </w:tc>
        <w:tc>
          <w:tcPr>
            <w:tcW w:w="998" w:type="dxa"/>
          </w:tcPr>
          <w:p w14:paraId="2C9B9B2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FE0C54" w:rsidRPr="00FE0C54" w14:paraId="22709341" w14:textId="77777777" w:rsidTr="00F03D9A">
        <w:tc>
          <w:tcPr>
            <w:tcW w:w="879" w:type="dxa"/>
          </w:tcPr>
          <w:p w14:paraId="4DFA870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1F1A170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5900</w:t>
            </w:r>
          </w:p>
        </w:tc>
        <w:tc>
          <w:tcPr>
            <w:tcW w:w="517" w:type="dxa"/>
          </w:tcPr>
          <w:p w14:paraId="46F2C72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CE176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F6593A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(NR_BWP_wor-Core) CR on core requirements for BWP operation without restriction</w:t>
            </w:r>
          </w:p>
        </w:tc>
        <w:tc>
          <w:tcPr>
            <w:tcW w:w="517" w:type="dxa"/>
          </w:tcPr>
          <w:p w14:paraId="76DE4C9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2D8F2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3DAAC7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716C8B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R4-2510633</w:t>
            </w:r>
          </w:p>
        </w:tc>
        <w:tc>
          <w:tcPr>
            <w:tcW w:w="1597" w:type="dxa"/>
          </w:tcPr>
          <w:p w14:paraId="301DED2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7204D5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NR_BWP_wor-Core</w:t>
            </w:r>
          </w:p>
        </w:tc>
        <w:tc>
          <w:tcPr>
            <w:tcW w:w="2323" w:type="dxa"/>
          </w:tcPr>
          <w:p w14:paraId="7D429C7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7ABB4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E0C54" w:rsidRPr="00FE0C54" w14:paraId="36C1BF69" w14:textId="77777777" w:rsidTr="00F03D9A">
        <w:tc>
          <w:tcPr>
            <w:tcW w:w="879" w:type="dxa"/>
          </w:tcPr>
          <w:p w14:paraId="53CDD81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AE7BC0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5901</w:t>
            </w:r>
          </w:p>
        </w:tc>
        <w:tc>
          <w:tcPr>
            <w:tcW w:w="517" w:type="dxa"/>
          </w:tcPr>
          <w:p w14:paraId="472531E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F96C0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3B2FA7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(NR_BWP_wor-Core) CR on core requirements for BWP operation without restriction R19</w:t>
            </w:r>
          </w:p>
        </w:tc>
        <w:tc>
          <w:tcPr>
            <w:tcW w:w="517" w:type="dxa"/>
          </w:tcPr>
          <w:p w14:paraId="543FE65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275B25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8486A2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1E631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R4-2510634</w:t>
            </w:r>
          </w:p>
        </w:tc>
        <w:tc>
          <w:tcPr>
            <w:tcW w:w="1597" w:type="dxa"/>
          </w:tcPr>
          <w:p w14:paraId="51CC574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73D042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NR_BWP_wor-Core</w:t>
            </w:r>
          </w:p>
        </w:tc>
        <w:tc>
          <w:tcPr>
            <w:tcW w:w="2323" w:type="dxa"/>
          </w:tcPr>
          <w:p w14:paraId="6AD613D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C391E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E0C54" w:rsidRPr="00FE0C54" w14:paraId="72A719C7" w14:textId="77777777" w:rsidTr="00F03D9A">
        <w:tc>
          <w:tcPr>
            <w:tcW w:w="879" w:type="dxa"/>
          </w:tcPr>
          <w:p w14:paraId="41D8ED3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A11618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5929</w:t>
            </w:r>
          </w:p>
        </w:tc>
        <w:tc>
          <w:tcPr>
            <w:tcW w:w="517" w:type="dxa"/>
          </w:tcPr>
          <w:p w14:paraId="47D725E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D5C8B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B80E380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(NR_ATG-Core) CR on CSI-RS based L3 measurements of ATG_R18</w:t>
            </w:r>
          </w:p>
        </w:tc>
        <w:tc>
          <w:tcPr>
            <w:tcW w:w="517" w:type="dxa"/>
          </w:tcPr>
          <w:p w14:paraId="7AA47DF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82409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6F5512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C370CA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R4-2512227</w:t>
            </w:r>
          </w:p>
        </w:tc>
        <w:tc>
          <w:tcPr>
            <w:tcW w:w="1597" w:type="dxa"/>
          </w:tcPr>
          <w:p w14:paraId="36ED211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21B083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NR_ATG-Core</w:t>
            </w:r>
          </w:p>
        </w:tc>
        <w:tc>
          <w:tcPr>
            <w:tcW w:w="2323" w:type="dxa"/>
          </w:tcPr>
          <w:p w14:paraId="2217A4F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9.10D.2.5, 9.10D.3.5</w:t>
            </w:r>
          </w:p>
        </w:tc>
        <w:tc>
          <w:tcPr>
            <w:tcW w:w="998" w:type="dxa"/>
          </w:tcPr>
          <w:p w14:paraId="00204FE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FE0C54" w:rsidRPr="00FE0C54" w14:paraId="13CD0120" w14:textId="77777777" w:rsidTr="00F03D9A">
        <w:tc>
          <w:tcPr>
            <w:tcW w:w="879" w:type="dxa"/>
          </w:tcPr>
          <w:p w14:paraId="0F94C99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A06E6CB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5930</w:t>
            </w:r>
          </w:p>
        </w:tc>
        <w:tc>
          <w:tcPr>
            <w:tcW w:w="517" w:type="dxa"/>
          </w:tcPr>
          <w:p w14:paraId="55D0EF6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7C632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DF5E11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(NR_ATG-Core) CR on CSI-RS based L3 measurements of ATG_R19</w:t>
            </w:r>
          </w:p>
        </w:tc>
        <w:tc>
          <w:tcPr>
            <w:tcW w:w="517" w:type="dxa"/>
          </w:tcPr>
          <w:p w14:paraId="5CC8C8C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DCA842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D3BD50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B68751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R4-2510746</w:t>
            </w:r>
          </w:p>
        </w:tc>
        <w:tc>
          <w:tcPr>
            <w:tcW w:w="1597" w:type="dxa"/>
          </w:tcPr>
          <w:p w14:paraId="7160BD7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2751241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NR_ATG-Core</w:t>
            </w:r>
          </w:p>
        </w:tc>
        <w:tc>
          <w:tcPr>
            <w:tcW w:w="2323" w:type="dxa"/>
          </w:tcPr>
          <w:p w14:paraId="6EE1960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9.10D.2.5, 9.10D.3.5</w:t>
            </w:r>
          </w:p>
        </w:tc>
        <w:tc>
          <w:tcPr>
            <w:tcW w:w="998" w:type="dxa"/>
          </w:tcPr>
          <w:p w14:paraId="5F45CCC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FE0C54" w:rsidRPr="00FE0C54" w14:paraId="3DD2E97B" w14:textId="77777777" w:rsidTr="00F03D9A">
        <w:tc>
          <w:tcPr>
            <w:tcW w:w="879" w:type="dxa"/>
          </w:tcPr>
          <w:p w14:paraId="3AB0E98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FFB2BF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5948</w:t>
            </w:r>
          </w:p>
        </w:tc>
        <w:tc>
          <w:tcPr>
            <w:tcW w:w="517" w:type="dxa"/>
          </w:tcPr>
          <w:p w14:paraId="51D299B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5FEC6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5FD0CF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(NR_ATG-Core) CR to 38.133 Corrections of sharing factor between L1 and L3 measurement for Rel-18 ATG</w:t>
            </w:r>
          </w:p>
        </w:tc>
        <w:tc>
          <w:tcPr>
            <w:tcW w:w="517" w:type="dxa"/>
          </w:tcPr>
          <w:p w14:paraId="67E7995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F2026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1542AC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4F9CE9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R4-2512175</w:t>
            </w:r>
          </w:p>
        </w:tc>
        <w:tc>
          <w:tcPr>
            <w:tcW w:w="1597" w:type="dxa"/>
          </w:tcPr>
          <w:p w14:paraId="3E77369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E773B5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NR_ATG-Core</w:t>
            </w:r>
          </w:p>
        </w:tc>
        <w:tc>
          <w:tcPr>
            <w:tcW w:w="2323" w:type="dxa"/>
          </w:tcPr>
          <w:p w14:paraId="3F2C60A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9.2D.5.1, 9.3D.9.1</w:t>
            </w:r>
          </w:p>
        </w:tc>
        <w:tc>
          <w:tcPr>
            <w:tcW w:w="998" w:type="dxa"/>
          </w:tcPr>
          <w:p w14:paraId="2485D89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FE0C54" w:rsidRPr="00FE0C54" w14:paraId="404A0202" w14:textId="77777777" w:rsidTr="00F03D9A">
        <w:tc>
          <w:tcPr>
            <w:tcW w:w="879" w:type="dxa"/>
          </w:tcPr>
          <w:p w14:paraId="5F53D83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E9BA41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6014</w:t>
            </w:r>
          </w:p>
        </w:tc>
        <w:tc>
          <w:tcPr>
            <w:tcW w:w="517" w:type="dxa"/>
          </w:tcPr>
          <w:p w14:paraId="23F2802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2A95A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1BB364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ATG test cases</w:t>
            </w:r>
          </w:p>
        </w:tc>
        <w:tc>
          <w:tcPr>
            <w:tcW w:w="517" w:type="dxa"/>
          </w:tcPr>
          <w:p w14:paraId="661F08A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9AEE7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5BB2D3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8C3471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R4-2512171</w:t>
            </w:r>
          </w:p>
        </w:tc>
        <w:tc>
          <w:tcPr>
            <w:tcW w:w="1597" w:type="dxa"/>
          </w:tcPr>
          <w:p w14:paraId="768C081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751F2B3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NR_ATG-Perf</w:t>
            </w:r>
          </w:p>
        </w:tc>
        <w:tc>
          <w:tcPr>
            <w:tcW w:w="2323" w:type="dxa"/>
          </w:tcPr>
          <w:p w14:paraId="47C9436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2CAF3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E0C54" w:rsidRPr="00FE0C54" w14:paraId="295E719C" w14:textId="77777777" w:rsidTr="00F03D9A">
        <w:tc>
          <w:tcPr>
            <w:tcW w:w="879" w:type="dxa"/>
          </w:tcPr>
          <w:p w14:paraId="723BCF5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B8DCA1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6015</w:t>
            </w:r>
          </w:p>
        </w:tc>
        <w:tc>
          <w:tcPr>
            <w:tcW w:w="517" w:type="dxa"/>
          </w:tcPr>
          <w:p w14:paraId="098EC8D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BCD7D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8B25D13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ATG test cases</w:t>
            </w:r>
          </w:p>
        </w:tc>
        <w:tc>
          <w:tcPr>
            <w:tcW w:w="517" w:type="dxa"/>
          </w:tcPr>
          <w:p w14:paraId="6DA9A4A6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01E732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B34B34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FCF6EC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R4-2511647</w:t>
            </w:r>
          </w:p>
        </w:tc>
        <w:tc>
          <w:tcPr>
            <w:tcW w:w="1597" w:type="dxa"/>
          </w:tcPr>
          <w:p w14:paraId="13D9D86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274EE66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NR_ATG-Perf</w:t>
            </w:r>
          </w:p>
        </w:tc>
        <w:tc>
          <w:tcPr>
            <w:tcW w:w="2323" w:type="dxa"/>
          </w:tcPr>
          <w:p w14:paraId="18E96C6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F0C91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E0C54" w:rsidRPr="00FE0C54" w14:paraId="14D75F43" w14:textId="77777777" w:rsidTr="00F03D9A">
        <w:tc>
          <w:tcPr>
            <w:tcW w:w="879" w:type="dxa"/>
          </w:tcPr>
          <w:p w14:paraId="27393EB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38.141-1</w:t>
            </w:r>
          </w:p>
        </w:tc>
        <w:tc>
          <w:tcPr>
            <w:tcW w:w="637" w:type="dxa"/>
          </w:tcPr>
          <w:p w14:paraId="5A28ED6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0513</w:t>
            </w:r>
          </w:p>
        </w:tc>
        <w:tc>
          <w:tcPr>
            <w:tcW w:w="517" w:type="dxa"/>
          </w:tcPr>
          <w:p w14:paraId="6F280485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42516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43AF78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(NR_ATG-Perf) CR for TS38.141-1 on FRC name correction</w:t>
            </w:r>
          </w:p>
        </w:tc>
        <w:tc>
          <w:tcPr>
            <w:tcW w:w="517" w:type="dxa"/>
          </w:tcPr>
          <w:p w14:paraId="0537A92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61EBB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1E9D2A3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E6A670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R4-2510718</w:t>
            </w:r>
          </w:p>
        </w:tc>
        <w:tc>
          <w:tcPr>
            <w:tcW w:w="1597" w:type="dxa"/>
          </w:tcPr>
          <w:p w14:paraId="22FFAE4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Ericsson, Rohde Schwarz</w:t>
            </w:r>
          </w:p>
        </w:tc>
        <w:tc>
          <w:tcPr>
            <w:tcW w:w="1122" w:type="dxa"/>
          </w:tcPr>
          <w:p w14:paraId="45CE4DE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NR_ATG-Perf</w:t>
            </w:r>
          </w:p>
        </w:tc>
        <w:tc>
          <w:tcPr>
            <w:tcW w:w="2323" w:type="dxa"/>
          </w:tcPr>
          <w:p w14:paraId="168FB53F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28DDF2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E0C54" w:rsidRPr="00FE0C54" w14:paraId="38EB0560" w14:textId="77777777" w:rsidTr="00F03D9A">
        <w:tc>
          <w:tcPr>
            <w:tcW w:w="879" w:type="dxa"/>
          </w:tcPr>
          <w:p w14:paraId="256E58B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38.141-1</w:t>
            </w:r>
          </w:p>
        </w:tc>
        <w:tc>
          <w:tcPr>
            <w:tcW w:w="637" w:type="dxa"/>
          </w:tcPr>
          <w:p w14:paraId="154E5A58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0514</w:t>
            </w:r>
          </w:p>
        </w:tc>
        <w:tc>
          <w:tcPr>
            <w:tcW w:w="517" w:type="dxa"/>
          </w:tcPr>
          <w:p w14:paraId="79ECB117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52B85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877AF1C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(NR_ATG-Perf) CR for TS38.141-1 on FRC name correction</w:t>
            </w:r>
          </w:p>
        </w:tc>
        <w:tc>
          <w:tcPr>
            <w:tcW w:w="517" w:type="dxa"/>
          </w:tcPr>
          <w:p w14:paraId="5285B184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DF807D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F50C83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91E10BE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R4-2510719</w:t>
            </w:r>
          </w:p>
        </w:tc>
        <w:tc>
          <w:tcPr>
            <w:tcW w:w="1597" w:type="dxa"/>
          </w:tcPr>
          <w:p w14:paraId="5175214A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Ericsson, Rohde Schwarz</w:t>
            </w:r>
          </w:p>
        </w:tc>
        <w:tc>
          <w:tcPr>
            <w:tcW w:w="1122" w:type="dxa"/>
          </w:tcPr>
          <w:p w14:paraId="158AECAD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E0C54">
              <w:rPr>
                <w:rFonts w:ascii="Calibri" w:eastAsia="Calibri" w:hAnsi="Calibri"/>
                <w:sz w:val="16"/>
                <w:szCs w:val="16"/>
                <w:lang w:eastAsia="en-US"/>
              </w:rPr>
              <w:t>NR_ATG-Perf</w:t>
            </w:r>
          </w:p>
        </w:tc>
        <w:tc>
          <w:tcPr>
            <w:tcW w:w="2323" w:type="dxa"/>
          </w:tcPr>
          <w:p w14:paraId="0DA665B1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97FDA9" w14:textId="77777777" w:rsidR="00FE0C54" w:rsidRPr="00FE0C54" w:rsidRDefault="00FE0C54" w:rsidP="00FE0C5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9D8B222" w14:textId="77777777" w:rsidR="00480259" w:rsidRDefault="00480259" w:rsidP="00480259"/>
    <w:p w14:paraId="1F7657C6" w14:textId="2F651612" w:rsidR="00480259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lastRenderedPageBreak/>
        <w:t>RP-25239</w:t>
      </w:r>
      <w:r>
        <w:rPr>
          <w:noProof/>
        </w:rPr>
        <w:t>2</w:t>
      </w:r>
    </w:p>
    <w:p w14:paraId="1A120EDD" w14:textId="02DD6D7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16</w:t>
      </w:r>
    </w:p>
    <w:p w14:paraId="41D0F626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457233A4" w14:textId="77777777" w:rsidR="000A36FC" w:rsidRDefault="000A36FC" w:rsidP="000A36FC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56A3C" w:rsidRPr="00556A3C" w14:paraId="5AB1EC20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8F199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D5D6B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9B76B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26E9F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EB1A4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5CC6D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44781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C0430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D9401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7D572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862D7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8C13F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E5BDD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56A3C" w:rsidRPr="00556A3C" w14:paraId="74805913" w14:textId="77777777" w:rsidTr="00F03D9A">
        <w:tc>
          <w:tcPr>
            <w:tcW w:w="879" w:type="dxa"/>
          </w:tcPr>
          <w:p w14:paraId="76BC78D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3774BB8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0809</w:t>
            </w:r>
          </w:p>
        </w:tc>
        <w:tc>
          <w:tcPr>
            <w:tcW w:w="517" w:type="dxa"/>
          </w:tcPr>
          <w:p w14:paraId="144BFC5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1C99E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E4A10C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CR on PDSCH Requirements for 4Rx HST CA</w:t>
            </w:r>
          </w:p>
        </w:tc>
        <w:tc>
          <w:tcPr>
            <w:tcW w:w="517" w:type="dxa"/>
          </w:tcPr>
          <w:p w14:paraId="5A71BF6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8C81BC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0FDF2AF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F81097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R4-2510432</w:t>
            </w:r>
          </w:p>
        </w:tc>
        <w:tc>
          <w:tcPr>
            <w:tcW w:w="1597" w:type="dxa"/>
          </w:tcPr>
          <w:p w14:paraId="145621F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47617F2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NR_HST_FR1_enh-Perf</w:t>
            </w:r>
          </w:p>
        </w:tc>
        <w:tc>
          <w:tcPr>
            <w:tcW w:w="2323" w:type="dxa"/>
          </w:tcPr>
          <w:p w14:paraId="0258027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5.2A.3.4, 5.2A.3.5</w:t>
            </w:r>
          </w:p>
        </w:tc>
        <w:tc>
          <w:tcPr>
            <w:tcW w:w="998" w:type="dxa"/>
          </w:tcPr>
          <w:p w14:paraId="056450E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38.521-4 ; TS/TR ... CR ... </w:t>
            </w:r>
          </w:p>
        </w:tc>
      </w:tr>
      <w:tr w:rsidR="00556A3C" w:rsidRPr="00556A3C" w14:paraId="2E23C1CC" w14:textId="77777777" w:rsidTr="00F03D9A">
        <w:tc>
          <w:tcPr>
            <w:tcW w:w="879" w:type="dxa"/>
          </w:tcPr>
          <w:p w14:paraId="7AE636B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6CCDC8B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0811</w:t>
            </w:r>
          </w:p>
        </w:tc>
        <w:tc>
          <w:tcPr>
            <w:tcW w:w="517" w:type="dxa"/>
          </w:tcPr>
          <w:p w14:paraId="2D9B1F2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06037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BEC05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CR on PDSCH Requirements for 4Rx HST CA</w:t>
            </w:r>
          </w:p>
        </w:tc>
        <w:tc>
          <w:tcPr>
            <w:tcW w:w="517" w:type="dxa"/>
          </w:tcPr>
          <w:p w14:paraId="18E5D5F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4D86E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17.17.0</w:t>
            </w:r>
          </w:p>
        </w:tc>
        <w:tc>
          <w:tcPr>
            <w:tcW w:w="758" w:type="dxa"/>
          </w:tcPr>
          <w:p w14:paraId="6D3DD5B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83BA57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R4-2510842</w:t>
            </w:r>
          </w:p>
        </w:tc>
        <w:tc>
          <w:tcPr>
            <w:tcW w:w="1597" w:type="dxa"/>
          </w:tcPr>
          <w:p w14:paraId="2348A3A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34B9E44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NR_HST_FR1_enh-Perf</w:t>
            </w:r>
          </w:p>
        </w:tc>
        <w:tc>
          <w:tcPr>
            <w:tcW w:w="2323" w:type="dxa"/>
          </w:tcPr>
          <w:p w14:paraId="5A783A2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5.2A.3.4, 5.2A.3.5</w:t>
            </w:r>
          </w:p>
        </w:tc>
        <w:tc>
          <w:tcPr>
            <w:tcW w:w="998" w:type="dxa"/>
          </w:tcPr>
          <w:p w14:paraId="515B143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38.521-4 ; TS/TR ... CR ... </w:t>
            </w:r>
          </w:p>
        </w:tc>
      </w:tr>
      <w:tr w:rsidR="00556A3C" w:rsidRPr="00556A3C" w14:paraId="1A6690DC" w14:textId="77777777" w:rsidTr="00F03D9A">
        <w:tc>
          <w:tcPr>
            <w:tcW w:w="879" w:type="dxa"/>
          </w:tcPr>
          <w:p w14:paraId="2CCE88F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A68A3F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5725</w:t>
            </w:r>
          </w:p>
        </w:tc>
        <w:tc>
          <w:tcPr>
            <w:tcW w:w="517" w:type="dxa"/>
          </w:tcPr>
          <w:p w14:paraId="6B667AA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7CC05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DEBE216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CR for adding AoA setup for s-DCI test case</w:t>
            </w:r>
          </w:p>
        </w:tc>
        <w:tc>
          <w:tcPr>
            <w:tcW w:w="517" w:type="dxa"/>
          </w:tcPr>
          <w:p w14:paraId="4D4D31F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82D7F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7A4665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8F6ED3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R4-2512231</w:t>
            </w:r>
          </w:p>
        </w:tc>
        <w:tc>
          <w:tcPr>
            <w:tcW w:w="1597" w:type="dxa"/>
          </w:tcPr>
          <w:p w14:paraId="63F87B5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4EA01F8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NR_FR2_multiRX_DL-Core</w:t>
            </w:r>
          </w:p>
        </w:tc>
        <w:tc>
          <w:tcPr>
            <w:tcW w:w="2323" w:type="dxa"/>
          </w:tcPr>
          <w:p w14:paraId="6FE5777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252E1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4C361CB8" w14:textId="77777777" w:rsidTr="00F03D9A">
        <w:tc>
          <w:tcPr>
            <w:tcW w:w="879" w:type="dxa"/>
          </w:tcPr>
          <w:p w14:paraId="6BD0139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88CBFF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5726</w:t>
            </w:r>
          </w:p>
        </w:tc>
        <w:tc>
          <w:tcPr>
            <w:tcW w:w="517" w:type="dxa"/>
          </w:tcPr>
          <w:p w14:paraId="3AACD8B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02E5F6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E3CBD0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CR for adding AoA setup for s-DCI test case</w:t>
            </w:r>
          </w:p>
        </w:tc>
        <w:tc>
          <w:tcPr>
            <w:tcW w:w="517" w:type="dxa"/>
          </w:tcPr>
          <w:p w14:paraId="0B2D556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532BE7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6C1B7D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0B6A06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R4-2509157</w:t>
            </w:r>
          </w:p>
        </w:tc>
        <w:tc>
          <w:tcPr>
            <w:tcW w:w="1597" w:type="dxa"/>
          </w:tcPr>
          <w:p w14:paraId="69354FF6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3D496C7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NR_FR2_multiRX_DL-Core</w:t>
            </w:r>
          </w:p>
        </w:tc>
        <w:tc>
          <w:tcPr>
            <w:tcW w:w="2323" w:type="dxa"/>
          </w:tcPr>
          <w:p w14:paraId="44D2810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AD7A3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5E783CDE" w14:textId="77777777" w:rsidTr="00F03D9A">
        <w:tc>
          <w:tcPr>
            <w:tcW w:w="879" w:type="dxa"/>
          </w:tcPr>
          <w:p w14:paraId="52F8940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5540B4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5810</w:t>
            </w:r>
          </w:p>
        </w:tc>
        <w:tc>
          <w:tcPr>
            <w:tcW w:w="517" w:type="dxa"/>
          </w:tcPr>
          <w:p w14:paraId="2440FC0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12827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D2335B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(NR_MG_enh2-Perf) CR on Performance maintenance for EMW</w:t>
            </w:r>
          </w:p>
        </w:tc>
        <w:tc>
          <w:tcPr>
            <w:tcW w:w="517" w:type="dxa"/>
          </w:tcPr>
          <w:p w14:paraId="6ACF9EE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0F77A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E6D3D6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FDA1B3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R4-2509949</w:t>
            </w:r>
          </w:p>
        </w:tc>
        <w:tc>
          <w:tcPr>
            <w:tcW w:w="1597" w:type="dxa"/>
          </w:tcPr>
          <w:p w14:paraId="2D531C2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686C7BE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NR_MG_enh2-Perf</w:t>
            </w:r>
          </w:p>
        </w:tc>
        <w:tc>
          <w:tcPr>
            <w:tcW w:w="2323" w:type="dxa"/>
          </w:tcPr>
          <w:p w14:paraId="24D953E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74DE1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4D640DEF" w14:textId="77777777" w:rsidTr="00F03D9A">
        <w:tc>
          <w:tcPr>
            <w:tcW w:w="879" w:type="dxa"/>
          </w:tcPr>
          <w:p w14:paraId="45C3F2C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946A0B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5811</w:t>
            </w:r>
          </w:p>
        </w:tc>
        <w:tc>
          <w:tcPr>
            <w:tcW w:w="517" w:type="dxa"/>
          </w:tcPr>
          <w:p w14:paraId="7590DBE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503E8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E7C6BC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(NR_MG_enh2-Perf) CR on Performance maintenance for EMW</w:t>
            </w:r>
          </w:p>
        </w:tc>
        <w:tc>
          <w:tcPr>
            <w:tcW w:w="517" w:type="dxa"/>
          </w:tcPr>
          <w:p w14:paraId="563FB936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5B1397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AF7475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B782FF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R4-2509950</w:t>
            </w:r>
          </w:p>
        </w:tc>
        <w:tc>
          <w:tcPr>
            <w:tcW w:w="1597" w:type="dxa"/>
          </w:tcPr>
          <w:p w14:paraId="2CD4F76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012376F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NR_MG_enh2-Perf</w:t>
            </w:r>
          </w:p>
        </w:tc>
        <w:tc>
          <w:tcPr>
            <w:tcW w:w="2323" w:type="dxa"/>
          </w:tcPr>
          <w:p w14:paraId="4896DD8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BE80E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2EF1F3B4" w14:textId="77777777" w:rsidTr="00F03D9A">
        <w:tc>
          <w:tcPr>
            <w:tcW w:w="879" w:type="dxa"/>
          </w:tcPr>
          <w:p w14:paraId="127778D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C64BDD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5854</w:t>
            </w:r>
          </w:p>
        </w:tc>
        <w:tc>
          <w:tcPr>
            <w:tcW w:w="517" w:type="dxa"/>
          </w:tcPr>
          <w:p w14:paraId="0FD35E6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D9A74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AF427E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(NR_MC_enh-Perf) Correction to Rel-18 Tx switch test cases_R18</w:t>
            </w:r>
          </w:p>
        </w:tc>
        <w:tc>
          <w:tcPr>
            <w:tcW w:w="517" w:type="dxa"/>
          </w:tcPr>
          <w:p w14:paraId="13AC07E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B84F8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ED0F99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203EB1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R4-2512341</w:t>
            </w:r>
          </w:p>
        </w:tc>
        <w:tc>
          <w:tcPr>
            <w:tcW w:w="1597" w:type="dxa"/>
          </w:tcPr>
          <w:p w14:paraId="1B5FF93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BE8EE6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NR_MC_enh-Perf</w:t>
            </w:r>
          </w:p>
        </w:tc>
        <w:tc>
          <w:tcPr>
            <w:tcW w:w="2323" w:type="dxa"/>
          </w:tcPr>
          <w:p w14:paraId="420DBD9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A.6.5.7D.1, A.6.5.7D.2, A.6.5.7D.3, A.6.5.7D.4</w:t>
            </w:r>
          </w:p>
        </w:tc>
        <w:tc>
          <w:tcPr>
            <w:tcW w:w="998" w:type="dxa"/>
          </w:tcPr>
          <w:p w14:paraId="242EB56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556A3C" w:rsidRPr="00556A3C" w14:paraId="368EEE81" w14:textId="77777777" w:rsidTr="00F03D9A">
        <w:tc>
          <w:tcPr>
            <w:tcW w:w="879" w:type="dxa"/>
          </w:tcPr>
          <w:p w14:paraId="131F1E9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BE4D39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5855</w:t>
            </w:r>
          </w:p>
        </w:tc>
        <w:tc>
          <w:tcPr>
            <w:tcW w:w="517" w:type="dxa"/>
          </w:tcPr>
          <w:p w14:paraId="0496B1D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32028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D97414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(NR_MC_enh-Perf) Correction to Rel-18 Tx switch test cases_R19</w:t>
            </w:r>
          </w:p>
        </w:tc>
        <w:tc>
          <w:tcPr>
            <w:tcW w:w="517" w:type="dxa"/>
          </w:tcPr>
          <w:p w14:paraId="1EAFBA3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68710F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6A2B6C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B4B1BC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R4-2510546</w:t>
            </w:r>
          </w:p>
        </w:tc>
        <w:tc>
          <w:tcPr>
            <w:tcW w:w="1597" w:type="dxa"/>
          </w:tcPr>
          <w:p w14:paraId="0B767F1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F5386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NR_MC_enh-Perf</w:t>
            </w:r>
          </w:p>
        </w:tc>
        <w:tc>
          <w:tcPr>
            <w:tcW w:w="2323" w:type="dxa"/>
          </w:tcPr>
          <w:p w14:paraId="69813B4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A.6.5.7D.1, A.6.5.7D.2, A.6.5.7D.3, A.6.5.7D.4</w:t>
            </w:r>
          </w:p>
        </w:tc>
        <w:tc>
          <w:tcPr>
            <w:tcW w:w="998" w:type="dxa"/>
          </w:tcPr>
          <w:p w14:paraId="1DCC02A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</w:t>
            </w: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556A3C" w:rsidRPr="00556A3C" w14:paraId="778621AA" w14:textId="77777777" w:rsidTr="00F03D9A">
        <w:tc>
          <w:tcPr>
            <w:tcW w:w="879" w:type="dxa"/>
          </w:tcPr>
          <w:p w14:paraId="24608DE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2731866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5896</w:t>
            </w:r>
          </w:p>
        </w:tc>
        <w:tc>
          <w:tcPr>
            <w:tcW w:w="517" w:type="dxa"/>
          </w:tcPr>
          <w:p w14:paraId="31FD037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79D57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6FF717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(NR_FR1_lessthan_5MHz_BW-Core) CR on core requirements for less than 5MHz BW</w:t>
            </w:r>
          </w:p>
        </w:tc>
        <w:tc>
          <w:tcPr>
            <w:tcW w:w="517" w:type="dxa"/>
          </w:tcPr>
          <w:p w14:paraId="30B12C1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F52ED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413E38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A0D5716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R4-2510629</w:t>
            </w:r>
          </w:p>
        </w:tc>
        <w:tc>
          <w:tcPr>
            <w:tcW w:w="1597" w:type="dxa"/>
          </w:tcPr>
          <w:p w14:paraId="6CD2D00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E8402F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NR_FR1_lessthan_5MHz_BW-Core</w:t>
            </w:r>
          </w:p>
        </w:tc>
        <w:tc>
          <w:tcPr>
            <w:tcW w:w="2323" w:type="dxa"/>
          </w:tcPr>
          <w:p w14:paraId="5971ECB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93B4A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055130B1" w14:textId="77777777" w:rsidTr="00F03D9A">
        <w:tc>
          <w:tcPr>
            <w:tcW w:w="879" w:type="dxa"/>
          </w:tcPr>
          <w:p w14:paraId="6FC65D0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7EC10C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5897</w:t>
            </w:r>
          </w:p>
        </w:tc>
        <w:tc>
          <w:tcPr>
            <w:tcW w:w="517" w:type="dxa"/>
          </w:tcPr>
          <w:p w14:paraId="264CEC3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0F348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25FEA0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(NR_FR1_lessthan_5MHz_BW-Core) CR on core requirements for less than 5MHz BW R19</w:t>
            </w:r>
          </w:p>
        </w:tc>
        <w:tc>
          <w:tcPr>
            <w:tcW w:w="517" w:type="dxa"/>
          </w:tcPr>
          <w:p w14:paraId="04A0E7A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BE4C45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24D3E6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85FFED6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R4-2510630</w:t>
            </w:r>
          </w:p>
        </w:tc>
        <w:tc>
          <w:tcPr>
            <w:tcW w:w="1597" w:type="dxa"/>
          </w:tcPr>
          <w:p w14:paraId="45C0368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9F8C14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NR_FR1_lessthan_5MHz_BW-Core</w:t>
            </w:r>
          </w:p>
        </w:tc>
        <w:tc>
          <w:tcPr>
            <w:tcW w:w="2323" w:type="dxa"/>
          </w:tcPr>
          <w:p w14:paraId="571B40F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97457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6863EB56" w14:textId="77777777" w:rsidTr="00F03D9A">
        <w:tc>
          <w:tcPr>
            <w:tcW w:w="879" w:type="dxa"/>
          </w:tcPr>
          <w:p w14:paraId="16C5A1D6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6DE56A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5898</w:t>
            </w:r>
          </w:p>
        </w:tc>
        <w:tc>
          <w:tcPr>
            <w:tcW w:w="517" w:type="dxa"/>
          </w:tcPr>
          <w:p w14:paraId="0AAFECB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18CEF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4C9CE0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(NR_MG_enh2-Core) CR on core requirements for R18 MG enhancement</w:t>
            </w:r>
          </w:p>
        </w:tc>
        <w:tc>
          <w:tcPr>
            <w:tcW w:w="517" w:type="dxa"/>
          </w:tcPr>
          <w:p w14:paraId="0CF2922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DDBC4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58DE9E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0524C0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R4-2510631</w:t>
            </w:r>
          </w:p>
        </w:tc>
        <w:tc>
          <w:tcPr>
            <w:tcW w:w="1597" w:type="dxa"/>
          </w:tcPr>
          <w:p w14:paraId="403AB87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7C2F7C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NR_MG_enh2-Core</w:t>
            </w:r>
          </w:p>
        </w:tc>
        <w:tc>
          <w:tcPr>
            <w:tcW w:w="2323" w:type="dxa"/>
          </w:tcPr>
          <w:p w14:paraId="7DA9867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99050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4F131621" w14:textId="77777777" w:rsidTr="00F03D9A">
        <w:tc>
          <w:tcPr>
            <w:tcW w:w="879" w:type="dxa"/>
          </w:tcPr>
          <w:p w14:paraId="5C4828D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752CD5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5899</w:t>
            </w:r>
          </w:p>
        </w:tc>
        <w:tc>
          <w:tcPr>
            <w:tcW w:w="517" w:type="dxa"/>
          </w:tcPr>
          <w:p w14:paraId="1E9B6BC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82727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66EB39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(NR_MG_enh2-Core) CR on core requirements for R18 MG enhancement R19</w:t>
            </w:r>
          </w:p>
        </w:tc>
        <w:tc>
          <w:tcPr>
            <w:tcW w:w="517" w:type="dxa"/>
          </w:tcPr>
          <w:p w14:paraId="3FEBCE8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45F708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C6DCB0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B13BF4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R4-2510632</w:t>
            </w:r>
          </w:p>
        </w:tc>
        <w:tc>
          <w:tcPr>
            <w:tcW w:w="1597" w:type="dxa"/>
          </w:tcPr>
          <w:p w14:paraId="4F9D4BD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72B95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NR_MG_enh2-Core</w:t>
            </w:r>
          </w:p>
        </w:tc>
        <w:tc>
          <w:tcPr>
            <w:tcW w:w="2323" w:type="dxa"/>
          </w:tcPr>
          <w:p w14:paraId="2C3E0B3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40FC1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5C7D79EF" w14:textId="77777777" w:rsidTr="00F03D9A">
        <w:tc>
          <w:tcPr>
            <w:tcW w:w="879" w:type="dxa"/>
          </w:tcPr>
          <w:p w14:paraId="2A44D6C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DF0E55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5974</w:t>
            </w:r>
          </w:p>
        </w:tc>
        <w:tc>
          <w:tcPr>
            <w:tcW w:w="517" w:type="dxa"/>
          </w:tcPr>
          <w:p w14:paraId="0D9A176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80FFD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EE2EB9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(NR_FR1_lessthan_5MHz_BW-Core) CR correcting the SSB reference for a 3MHz</w:t>
            </w:r>
          </w:p>
        </w:tc>
        <w:tc>
          <w:tcPr>
            <w:tcW w:w="517" w:type="dxa"/>
          </w:tcPr>
          <w:p w14:paraId="7275B51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B0D8A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37503A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B199D8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R4-2512223</w:t>
            </w:r>
          </w:p>
        </w:tc>
        <w:tc>
          <w:tcPr>
            <w:tcW w:w="1597" w:type="dxa"/>
          </w:tcPr>
          <w:p w14:paraId="00BCC33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649A154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NR_FR1_lessthan_5MHz_BW-Core</w:t>
            </w:r>
          </w:p>
        </w:tc>
        <w:tc>
          <w:tcPr>
            <w:tcW w:w="2323" w:type="dxa"/>
          </w:tcPr>
          <w:p w14:paraId="062E5D9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CA572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117C6A19" w14:textId="77777777" w:rsidTr="00F03D9A">
        <w:tc>
          <w:tcPr>
            <w:tcW w:w="879" w:type="dxa"/>
          </w:tcPr>
          <w:p w14:paraId="54BBA3B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D84477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5975</w:t>
            </w:r>
          </w:p>
        </w:tc>
        <w:tc>
          <w:tcPr>
            <w:tcW w:w="517" w:type="dxa"/>
          </w:tcPr>
          <w:p w14:paraId="16B5C17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CB14D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AEC7C6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(NR_FR1_lessthan_5MHz_BW-Core) CR correcting the SSB reference for a 3MHz</w:t>
            </w:r>
          </w:p>
        </w:tc>
        <w:tc>
          <w:tcPr>
            <w:tcW w:w="517" w:type="dxa"/>
          </w:tcPr>
          <w:p w14:paraId="0D6DBA5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592483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7E8363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274176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R4-2511162</w:t>
            </w:r>
          </w:p>
        </w:tc>
        <w:tc>
          <w:tcPr>
            <w:tcW w:w="1597" w:type="dxa"/>
          </w:tcPr>
          <w:p w14:paraId="7AB35C5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4DEAEBE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NR_FR1_lessthan_5MHz_BW-Core</w:t>
            </w:r>
          </w:p>
        </w:tc>
        <w:tc>
          <w:tcPr>
            <w:tcW w:w="2323" w:type="dxa"/>
          </w:tcPr>
          <w:p w14:paraId="48688C2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D4A2F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2CE181EF" w14:textId="77777777" w:rsidTr="00F03D9A">
        <w:tc>
          <w:tcPr>
            <w:tcW w:w="879" w:type="dxa"/>
          </w:tcPr>
          <w:p w14:paraId="6CFEF38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BD0A56F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5993</w:t>
            </w:r>
          </w:p>
        </w:tc>
        <w:tc>
          <w:tcPr>
            <w:tcW w:w="517" w:type="dxa"/>
          </w:tcPr>
          <w:p w14:paraId="5E6759A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E8578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573B94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CR on PDSCH RMC Corrections on TCs with NR_FR1_lessthan_5MHz_BW</w:t>
            </w:r>
          </w:p>
        </w:tc>
        <w:tc>
          <w:tcPr>
            <w:tcW w:w="517" w:type="dxa"/>
          </w:tcPr>
          <w:p w14:paraId="1397B8B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E95980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BF6E93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A5DA93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R4-2511413</w:t>
            </w:r>
          </w:p>
        </w:tc>
        <w:tc>
          <w:tcPr>
            <w:tcW w:w="1597" w:type="dxa"/>
          </w:tcPr>
          <w:p w14:paraId="163077D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C72786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NR_FR1_lessthan_5MHz_BW-Perf</w:t>
            </w:r>
          </w:p>
        </w:tc>
        <w:tc>
          <w:tcPr>
            <w:tcW w:w="2323" w:type="dxa"/>
          </w:tcPr>
          <w:p w14:paraId="2E81E69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A.6.1.1.1.9, A.6.3.1.18</w:t>
            </w:r>
          </w:p>
        </w:tc>
        <w:tc>
          <w:tcPr>
            <w:tcW w:w="998" w:type="dxa"/>
          </w:tcPr>
          <w:p w14:paraId="4877897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56A3C" w:rsidRPr="00556A3C" w14:paraId="5471621F" w14:textId="77777777" w:rsidTr="00F03D9A">
        <w:tc>
          <w:tcPr>
            <w:tcW w:w="879" w:type="dxa"/>
          </w:tcPr>
          <w:p w14:paraId="6242704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9DA7EC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5998</w:t>
            </w:r>
          </w:p>
        </w:tc>
        <w:tc>
          <w:tcPr>
            <w:tcW w:w="517" w:type="dxa"/>
          </w:tcPr>
          <w:p w14:paraId="3E3E857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92F2A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373FB5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CR on PDSCH RMC Corrections on TCs with NR_FR1_lessthan_5MHz_BW</w:t>
            </w:r>
          </w:p>
        </w:tc>
        <w:tc>
          <w:tcPr>
            <w:tcW w:w="517" w:type="dxa"/>
          </w:tcPr>
          <w:p w14:paraId="537EDAA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971787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36E6E3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E87C59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R4-2511485</w:t>
            </w:r>
          </w:p>
        </w:tc>
        <w:tc>
          <w:tcPr>
            <w:tcW w:w="1597" w:type="dxa"/>
          </w:tcPr>
          <w:p w14:paraId="69B525B9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57516A0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NR_FR1_lessthan_5MHz_BW-Perf</w:t>
            </w:r>
          </w:p>
        </w:tc>
        <w:tc>
          <w:tcPr>
            <w:tcW w:w="2323" w:type="dxa"/>
          </w:tcPr>
          <w:p w14:paraId="57F1F1F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A.6.1.1.1.9, A.6.3.1.18</w:t>
            </w:r>
          </w:p>
        </w:tc>
        <w:tc>
          <w:tcPr>
            <w:tcW w:w="998" w:type="dxa"/>
          </w:tcPr>
          <w:p w14:paraId="77DC2B2D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556A3C" w:rsidRPr="00556A3C" w14:paraId="0F456855" w14:textId="77777777" w:rsidTr="00F03D9A">
        <w:tc>
          <w:tcPr>
            <w:tcW w:w="879" w:type="dxa"/>
          </w:tcPr>
          <w:p w14:paraId="1CCE140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38.141-1</w:t>
            </w:r>
          </w:p>
        </w:tc>
        <w:tc>
          <w:tcPr>
            <w:tcW w:w="637" w:type="dxa"/>
          </w:tcPr>
          <w:p w14:paraId="28E254E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0506</w:t>
            </w:r>
          </w:p>
        </w:tc>
        <w:tc>
          <w:tcPr>
            <w:tcW w:w="517" w:type="dxa"/>
          </w:tcPr>
          <w:p w14:paraId="0DE053B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F8BB51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E370DD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(NR_FR1_lessthan_5MHz_BW-Perf) CR to TS 38.141-1: Transmit power for 3MHz CBW in band n100</w:t>
            </w:r>
          </w:p>
        </w:tc>
        <w:tc>
          <w:tcPr>
            <w:tcW w:w="517" w:type="dxa"/>
          </w:tcPr>
          <w:p w14:paraId="511A848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5A713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5B69D8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9C62D9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R4-2512635</w:t>
            </w:r>
          </w:p>
        </w:tc>
        <w:tc>
          <w:tcPr>
            <w:tcW w:w="1597" w:type="dxa"/>
          </w:tcPr>
          <w:p w14:paraId="52D0E91C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Nokia, Union Inter. Chemins de Fer</w:t>
            </w:r>
          </w:p>
        </w:tc>
        <w:tc>
          <w:tcPr>
            <w:tcW w:w="1122" w:type="dxa"/>
          </w:tcPr>
          <w:p w14:paraId="338BC88A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NR_FR1_lessthan_5MHz_BW-Perf</w:t>
            </w:r>
          </w:p>
        </w:tc>
        <w:tc>
          <w:tcPr>
            <w:tcW w:w="2323" w:type="dxa"/>
          </w:tcPr>
          <w:p w14:paraId="1499292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CCA0E6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56A3C" w:rsidRPr="00556A3C" w14:paraId="78CD9A75" w14:textId="77777777" w:rsidTr="00F03D9A">
        <w:tc>
          <w:tcPr>
            <w:tcW w:w="879" w:type="dxa"/>
          </w:tcPr>
          <w:p w14:paraId="74C0310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38.141-1</w:t>
            </w:r>
          </w:p>
        </w:tc>
        <w:tc>
          <w:tcPr>
            <w:tcW w:w="637" w:type="dxa"/>
          </w:tcPr>
          <w:p w14:paraId="0C25196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0507</w:t>
            </w:r>
          </w:p>
        </w:tc>
        <w:tc>
          <w:tcPr>
            <w:tcW w:w="517" w:type="dxa"/>
          </w:tcPr>
          <w:p w14:paraId="064C720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BFB98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F3C7BD3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(NR_FR1_lessthan_5MHz_BW-Perf) CR to TS 38.141-1: Transmit power for 3MHz CBW in band n100</w:t>
            </w:r>
          </w:p>
        </w:tc>
        <w:tc>
          <w:tcPr>
            <w:tcW w:w="517" w:type="dxa"/>
          </w:tcPr>
          <w:p w14:paraId="4E67586B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DB7E9F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398AF6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38E059E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R4-2509186</w:t>
            </w:r>
          </w:p>
        </w:tc>
        <w:tc>
          <w:tcPr>
            <w:tcW w:w="1597" w:type="dxa"/>
          </w:tcPr>
          <w:p w14:paraId="0A7A5A44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Nokia, Union Inter. Chemins de Fer</w:t>
            </w:r>
          </w:p>
        </w:tc>
        <w:tc>
          <w:tcPr>
            <w:tcW w:w="1122" w:type="dxa"/>
          </w:tcPr>
          <w:p w14:paraId="12E58A58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NR_FR1_lessthan_5MHz_BW-Perf</w:t>
            </w:r>
          </w:p>
        </w:tc>
        <w:tc>
          <w:tcPr>
            <w:tcW w:w="2323" w:type="dxa"/>
          </w:tcPr>
          <w:p w14:paraId="0AF908D2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6.2.1</w:t>
            </w:r>
          </w:p>
        </w:tc>
        <w:tc>
          <w:tcPr>
            <w:tcW w:w="998" w:type="dxa"/>
          </w:tcPr>
          <w:p w14:paraId="0ED41245" w14:textId="77777777" w:rsidR="00556A3C" w:rsidRPr="00556A3C" w:rsidRDefault="00556A3C" w:rsidP="00556A3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56A3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2C41E6FD" w14:textId="77777777" w:rsidR="00480259" w:rsidRDefault="00480259" w:rsidP="00480259"/>
    <w:p w14:paraId="0C31E6A6" w14:textId="43A246FB" w:rsidR="00480259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t>RP-25239</w:t>
      </w:r>
      <w:r>
        <w:rPr>
          <w:noProof/>
        </w:rPr>
        <w:t>3</w:t>
      </w:r>
    </w:p>
    <w:p w14:paraId="716A17D0" w14:textId="12DB7F6E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17</w:t>
      </w:r>
    </w:p>
    <w:p w14:paraId="0E207888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414B9F86" w14:textId="77777777" w:rsidR="001F6F11" w:rsidRDefault="001F6F11" w:rsidP="001F6F11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4C8B" w:rsidRPr="00B64C8B" w14:paraId="42E63D26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CB745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3B048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29572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006DA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7B38E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43717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64401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2FA864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FCEFF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8E786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ACC3B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DCBF8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ABC66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B64C8B" w:rsidRPr="00B64C8B" w14:paraId="0EDD648F" w14:textId="77777777" w:rsidTr="00F03D9A">
        <w:tc>
          <w:tcPr>
            <w:tcW w:w="879" w:type="dxa"/>
          </w:tcPr>
          <w:p w14:paraId="15C4A06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34AD28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3032</w:t>
            </w:r>
          </w:p>
        </w:tc>
        <w:tc>
          <w:tcPr>
            <w:tcW w:w="517" w:type="dxa"/>
          </w:tcPr>
          <w:p w14:paraId="587B84F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A8141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C1706C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38.101-1: Correction of the reference to the updated ECC/DEC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/(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22)07 decision on harmonised technical conditions for the usage of aerial UE</w:t>
            </w:r>
          </w:p>
        </w:tc>
        <w:tc>
          <w:tcPr>
            <w:tcW w:w="517" w:type="dxa"/>
          </w:tcPr>
          <w:p w14:paraId="4A6BCD0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A512A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BC988B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D8E3AC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R4-2511843</w:t>
            </w:r>
          </w:p>
        </w:tc>
        <w:tc>
          <w:tcPr>
            <w:tcW w:w="1597" w:type="dxa"/>
          </w:tcPr>
          <w:p w14:paraId="4471D8F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9D01B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NR_UAV-Core</w:t>
            </w:r>
          </w:p>
        </w:tc>
        <w:tc>
          <w:tcPr>
            <w:tcW w:w="2323" w:type="dxa"/>
          </w:tcPr>
          <w:p w14:paraId="4858046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8" w:type="dxa"/>
          </w:tcPr>
          <w:p w14:paraId="73AEAAD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</w:tr>
      <w:tr w:rsidR="00B64C8B" w:rsidRPr="00B64C8B" w14:paraId="3CC4AD65" w14:textId="77777777" w:rsidTr="00F03D9A">
        <w:tc>
          <w:tcPr>
            <w:tcW w:w="879" w:type="dxa"/>
          </w:tcPr>
          <w:p w14:paraId="5E67830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41BD0B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3033</w:t>
            </w:r>
          </w:p>
        </w:tc>
        <w:tc>
          <w:tcPr>
            <w:tcW w:w="517" w:type="dxa"/>
          </w:tcPr>
          <w:p w14:paraId="7A23808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07B3A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58324F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38.101-1: Correction of the reference to the updated ECC/DEC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/(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22)07 decision on harmonised technical conditions for the usage of aerial UE</w:t>
            </w:r>
          </w:p>
        </w:tc>
        <w:tc>
          <w:tcPr>
            <w:tcW w:w="517" w:type="dxa"/>
          </w:tcPr>
          <w:p w14:paraId="332F07A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E447FC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4E702C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D61A3E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R4-2511548</w:t>
            </w:r>
          </w:p>
        </w:tc>
        <w:tc>
          <w:tcPr>
            <w:tcW w:w="1597" w:type="dxa"/>
          </w:tcPr>
          <w:p w14:paraId="25DA473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1EBB31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NR_UAV-Core</w:t>
            </w:r>
          </w:p>
        </w:tc>
        <w:tc>
          <w:tcPr>
            <w:tcW w:w="2323" w:type="dxa"/>
          </w:tcPr>
          <w:p w14:paraId="0A437C7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8" w:type="dxa"/>
          </w:tcPr>
          <w:p w14:paraId="5A0995C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</w:tr>
      <w:tr w:rsidR="00B64C8B" w:rsidRPr="00B64C8B" w14:paraId="7317EFD9" w14:textId="77777777" w:rsidTr="00F03D9A">
        <w:tc>
          <w:tcPr>
            <w:tcW w:w="879" w:type="dxa"/>
          </w:tcPr>
          <w:p w14:paraId="603CBFF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159CB95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0796</w:t>
            </w:r>
          </w:p>
        </w:tc>
        <w:tc>
          <w:tcPr>
            <w:tcW w:w="517" w:type="dxa"/>
          </w:tcPr>
          <w:p w14:paraId="387E7C2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6D6CD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BF6107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(NR_redcap_enh-Perf) Correction eRedCap CQI requirements</w:t>
            </w:r>
          </w:p>
        </w:tc>
        <w:tc>
          <w:tcPr>
            <w:tcW w:w="517" w:type="dxa"/>
          </w:tcPr>
          <w:p w14:paraId="59E23ED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92363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1F35DF7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0CA1CF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R4-2512625</w:t>
            </w:r>
          </w:p>
        </w:tc>
        <w:tc>
          <w:tcPr>
            <w:tcW w:w="1597" w:type="dxa"/>
          </w:tcPr>
          <w:p w14:paraId="14C5EF9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884849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NR_redcap_enh-Perf</w:t>
            </w:r>
          </w:p>
        </w:tc>
        <w:tc>
          <w:tcPr>
            <w:tcW w:w="2323" w:type="dxa"/>
          </w:tcPr>
          <w:p w14:paraId="5EDF527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6AC51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1E2AD638" w14:textId="77777777" w:rsidTr="00F03D9A">
        <w:tc>
          <w:tcPr>
            <w:tcW w:w="879" w:type="dxa"/>
          </w:tcPr>
          <w:p w14:paraId="785958A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38.101-4</w:t>
            </w:r>
          </w:p>
        </w:tc>
        <w:tc>
          <w:tcPr>
            <w:tcW w:w="637" w:type="dxa"/>
          </w:tcPr>
          <w:p w14:paraId="16AA21F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0810</w:t>
            </w:r>
          </w:p>
        </w:tc>
        <w:tc>
          <w:tcPr>
            <w:tcW w:w="517" w:type="dxa"/>
          </w:tcPr>
          <w:p w14:paraId="17E6800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C9C72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57EA421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on PDSCH TDD Requirements for eRedCap</w:t>
            </w:r>
          </w:p>
        </w:tc>
        <w:tc>
          <w:tcPr>
            <w:tcW w:w="517" w:type="dxa"/>
          </w:tcPr>
          <w:p w14:paraId="50F6502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6E181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18.8.0</w:t>
            </w:r>
          </w:p>
        </w:tc>
        <w:tc>
          <w:tcPr>
            <w:tcW w:w="758" w:type="dxa"/>
          </w:tcPr>
          <w:p w14:paraId="5E9F63C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3C49ED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R4-2510433</w:t>
            </w:r>
          </w:p>
        </w:tc>
        <w:tc>
          <w:tcPr>
            <w:tcW w:w="1597" w:type="dxa"/>
          </w:tcPr>
          <w:p w14:paraId="490D8E9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2825234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NR_redcap_enh-Perf</w:t>
            </w:r>
          </w:p>
        </w:tc>
        <w:tc>
          <w:tcPr>
            <w:tcW w:w="2323" w:type="dxa"/>
          </w:tcPr>
          <w:p w14:paraId="33C8545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5.2.1.2.2, 5.2.2.2.24</w:t>
            </w:r>
          </w:p>
        </w:tc>
        <w:tc>
          <w:tcPr>
            <w:tcW w:w="998" w:type="dxa"/>
          </w:tcPr>
          <w:p w14:paraId="27590BE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38.521-4 ; TS/TR ... CR ... </w:t>
            </w:r>
          </w:p>
        </w:tc>
      </w:tr>
      <w:tr w:rsidR="00B64C8B" w:rsidRPr="00B64C8B" w14:paraId="40E9BAD7" w14:textId="77777777" w:rsidTr="00F03D9A">
        <w:tc>
          <w:tcPr>
            <w:tcW w:w="879" w:type="dxa"/>
          </w:tcPr>
          <w:p w14:paraId="6C68DD6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38.101-5</w:t>
            </w:r>
          </w:p>
        </w:tc>
        <w:tc>
          <w:tcPr>
            <w:tcW w:w="637" w:type="dxa"/>
          </w:tcPr>
          <w:p w14:paraId="0E01FDE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0192</w:t>
            </w:r>
          </w:p>
        </w:tc>
        <w:tc>
          <w:tcPr>
            <w:tcW w:w="517" w:type="dxa"/>
          </w:tcPr>
          <w:p w14:paraId="7D763FC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79FD0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EEDBF7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(NR_NTN_LSband-Core) Correction of Tx-Rx separation for n254</w:t>
            </w:r>
          </w:p>
        </w:tc>
        <w:tc>
          <w:tcPr>
            <w:tcW w:w="517" w:type="dxa"/>
          </w:tcPr>
          <w:p w14:paraId="71D695E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42048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FB3A24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96465D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R4-2511839</w:t>
            </w:r>
          </w:p>
        </w:tc>
        <w:tc>
          <w:tcPr>
            <w:tcW w:w="1597" w:type="dxa"/>
          </w:tcPr>
          <w:p w14:paraId="1BA3B4D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25E27F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NR_NTN_LSband-Core</w:t>
            </w:r>
          </w:p>
        </w:tc>
        <w:tc>
          <w:tcPr>
            <w:tcW w:w="2323" w:type="dxa"/>
          </w:tcPr>
          <w:p w14:paraId="2130634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5E9E3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450E6F2F" w14:textId="77777777" w:rsidTr="00F03D9A">
        <w:tc>
          <w:tcPr>
            <w:tcW w:w="879" w:type="dxa"/>
          </w:tcPr>
          <w:p w14:paraId="61B1AFC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78B1782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0193</w:t>
            </w:r>
          </w:p>
        </w:tc>
        <w:tc>
          <w:tcPr>
            <w:tcW w:w="517" w:type="dxa"/>
          </w:tcPr>
          <w:p w14:paraId="4B5B4A9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49FF7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9D9517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(NR_NTN_LSband-Core) Correction of Tx-Rx separation for n254</w:t>
            </w:r>
          </w:p>
        </w:tc>
        <w:tc>
          <w:tcPr>
            <w:tcW w:w="517" w:type="dxa"/>
          </w:tcPr>
          <w:p w14:paraId="4116292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A35937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4467DF7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FF5269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R4-2509670</w:t>
            </w:r>
          </w:p>
        </w:tc>
        <w:tc>
          <w:tcPr>
            <w:tcW w:w="1597" w:type="dxa"/>
          </w:tcPr>
          <w:p w14:paraId="5AD6051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F8EDAF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NR_NTN_LSband-Core</w:t>
            </w:r>
          </w:p>
        </w:tc>
        <w:tc>
          <w:tcPr>
            <w:tcW w:w="2323" w:type="dxa"/>
          </w:tcPr>
          <w:p w14:paraId="0673F14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FB202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3CB32068" w14:textId="77777777" w:rsidTr="00F03D9A">
        <w:tc>
          <w:tcPr>
            <w:tcW w:w="879" w:type="dxa"/>
          </w:tcPr>
          <w:p w14:paraId="55CC3C2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72DB65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5814</w:t>
            </w:r>
          </w:p>
        </w:tc>
        <w:tc>
          <w:tcPr>
            <w:tcW w:w="517" w:type="dxa"/>
          </w:tcPr>
          <w:p w14:paraId="4FB7C95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B4FEB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29D0EC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on Test Cases for R18 subsequent conditional PSCell addition/change</w:t>
            </w:r>
          </w:p>
        </w:tc>
        <w:tc>
          <w:tcPr>
            <w:tcW w:w="517" w:type="dxa"/>
          </w:tcPr>
          <w:p w14:paraId="4E4C764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6366E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E6F7A3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5B0891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R4-2510109</w:t>
            </w:r>
          </w:p>
        </w:tc>
        <w:tc>
          <w:tcPr>
            <w:tcW w:w="1597" w:type="dxa"/>
          </w:tcPr>
          <w:p w14:paraId="4087190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9D8292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NR_Mob_enh2-Perf</w:t>
            </w:r>
          </w:p>
        </w:tc>
        <w:tc>
          <w:tcPr>
            <w:tcW w:w="2323" w:type="dxa"/>
          </w:tcPr>
          <w:p w14:paraId="14B0014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A.7.5.18</w:t>
            </w:r>
          </w:p>
        </w:tc>
        <w:tc>
          <w:tcPr>
            <w:tcW w:w="998" w:type="dxa"/>
          </w:tcPr>
          <w:p w14:paraId="3F2D020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 ; TS/TR ... CR ... </w:t>
            </w:r>
          </w:p>
        </w:tc>
      </w:tr>
      <w:tr w:rsidR="00B64C8B" w:rsidRPr="00B64C8B" w14:paraId="0D9CB480" w14:textId="77777777" w:rsidTr="00F03D9A">
        <w:tc>
          <w:tcPr>
            <w:tcW w:w="879" w:type="dxa"/>
          </w:tcPr>
          <w:p w14:paraId="3EEEFE2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199569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5815</w:t>
            </w:r>
          </w:p>
        </w:tc>
        <w:tc>
          <w:tcPr>
            <w:tcW w:w="517" w:type="dxa"/>
          </w:tcPr>
          <w:p w14:paraId="229AD33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A4C27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3C5038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on Test Cases for R18 subsequent conditional PSCell addition/change</w:t>
            </w:r>
          </w:p>
        </w:tc>
        <w:tc>
          <w:tcPr>
            <w:tcW w:w="517" w:type="dxa"/>
          </w:tcPr>
          <w:p w14:paraId="48254A0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994DAC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E9A235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A4B988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R4-2510110</w:t>
            </w:r>
          </w:p>
        </w:tc>
        <w:tc>
          <w:tcPr>
            <w:tcW w:w="1597" w:type="dxa"/>
          </w:tcPr>
          <w:p w14:paraId="0127428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A309D9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NR_Mob_enh2-Perf</w:t>
            </w:r>
          </w:p>
        </w:tc>
        <w:tc>
          <w:tcPr>
            <w:tcW w:w="2323" w:type="dxa"/>
          </w:tcPr>
          <w:p w14:paraId="161BAF6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A.7.5.18</w:t>
            </w:r>
          </w:p>
        </w:tc>
        <w:tc>
          <w:tcPr>
            <w:tcW w:w="998" w:type="dxa"/>
          </w:tcPr>
          <w:p w14:paraId="3F251B7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 ; TS/TR ... CR ... </w:t>
            </w:r>
          </w:p>
        </w:tc>
      </w:tr>
      <w:tr w:rsidR="00B64C8B" w:rsidRPr="00B64C8B" w14:paraId="28257807" w14:textId="77777777" w:rsidTr="00F03D9A">
        <w:tc>
          <w:tcPr>
            <w:tcW w:w="879" w:type="dxa"/>
          </w:tcPr>
          <w:p w14:paraId="4FC5526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FF7840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5825</w:t>
            </w:r>
          </w:p>
        </w:tc>
        <w:tc>
          <w:tcPr>
            <w:tcW w:w="517" w:type="dxa"/>
          </w:tcPr>
          <w:p w14:paraId="3590BA0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3CEB2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815AD0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(NR_Mob_enh2-Pref) Correction on test cases for Idle mode fast CA/DC measurement</w:t>
            </w:r>
          </w:p>
        </w:tc>
        <w:tc>
          <w:tcPr>
            <w:tcW w:w="517" w:type="dxa"/>
          </w:tcPr>
          <w:p w14:paraId="129CB7E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48974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8E1322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24DB91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R4-2512229</w:t>
            </w:r>
          </w:p>
        </w:tc>
        <w:tc>
          <w:tcPr>
            <w:tcW w:w="1597" w:type="dxa"/>
          </w:tcPr>
          <w:p w14:paraId="2AC286B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03B7E35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NR_Mob_enh2-Perf</w:t>
            </w:r>
          </w:p>
        </w:tc>
        <w:tc>
          <w:tcPr>
            <w:tcW w:w="2323" w:type="dxa"/>
          </w:tcPr>
          <w:p w14:paraId="409962E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A.6.6.9.3, A.6.6.9.4</w:t>
            </w:r>
          </w:p>
        </w:tc>
        <w:tc>
          <w:tcPr>
            <w:tcW w:w="998" w:type="dxa"/>
          </w:tcPr>
          <w:p w14:paraId="57746A7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B64C8B" w:rsidRPr="00B64C8B" w14:paraId="511D052A" w14:textId="77777777" w:rsidTr="00F03D9A">
        <w:tc>
          <w:tcPr>
            <w:tcW w:w="879" w:type="dxa"/>
          </w:tcPr>
          <w:p w14:paraId="407A76B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52A147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5826</w:t>
            </w:r>
          </w:p>
        </w:tc>
        <w:tc>
          <w:tcPr>
            <w:tcW w:w="517" w:type="dxa"/>
          </w:tcPr>
          <w:p w14:paraId="2A5FF0F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AC4ED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6591B1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(NR_Mob_enh2-Pref) Correction on test cases for Idle mode fast CA/DC measurement</w:t>
            </w:r>
          </w:p>
        </w:tc>
        <w:tc>
          <w:tcPr>
            <w:tcW w:w="517" w:type="dxa"/>
          </w:tcPr>
          <w:p w14:paraId="7370454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51E701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BBDE35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EC8408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R4-2510458</w:t>
            </w:r>
          </w:p>
        </w:tc>
        <w:tc>
          <w:tcPr>
            <w:tcW w:w="1597" w:type="dxa"/>
          </w:tcPr>
          <w:p w14:paraId="13612C1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1E4C06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NR_Mob_enh2-Perf</w:t>
            </w:r>
          </w:p>
        </w:tc>
        <w:tc>
          <w:tcPr>
            <w:tcW w:w="2323" w:type="dxa"/>
          </w:tcPr>
          <w:p w14:paraId="0FB6E22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A.6.6.9.3, A.6.6.9.4</w:t>
            </w:r>
          </w:p>
        </w:tc>
        <w:tc>
          <w:tcPr>
            <w:tcW w:w="998" w:type="dxa"/>
          </w:tcPr>
          <w:p w14:paraId="760FA43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B64C8B" w:rsidRPr="00B64C8B" w14:paraId="6252820B" w14:textId="77777777" w:rsidTr="00F03D9A">
        <w:tc>
          <w:tcPr>
            <w:tcW w:w="879" w:type="dxa"/>
          </w:tcPr>
          <w:p w14:paraId="615BF4E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FCEF0D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5828</w:t>
            </w:r>
          </w:p>
        </w:tc>
        <w:tc>
          <w:tcPr>
            <w:tcW w:w="517" w:type="dxa"/>
          </w:tcPr>
          <w:p w14:paraId="60F99D4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128ED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9FED23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(NR_Mob_enh2-Core) Correction on conditional handover with PSCell</w:t>
            </w:r>
          </w:p>
        </w:tc>
        <w:tc>
          <w:tcPr>
            <w:tcW w:w="517" w:type="dxa"/>
          </w:tcPr>
          <w:p w14:paraId="1FD2F7A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B735E3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3F245B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068456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R4-2510460</w:t>
            </w:r>
          </w:p>
        </w:tc>
        <w:tc>
          <w:tcPr>
            <w:tcW w:w="1597" w:type="dxa"/>
          </w:tcPr>
          <w:p w14:paraId="4B3A8F4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209765F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NR_Mob_enh2-Core</w:t>
            </w:r>
          </w:p>
        </w:tc>
        <w:tc>
          <w:tcPr>
            <w:tcW w:w="2323" w:type="dxa"/>
          </w:tcPr>
          <w:p w14:paraId="6B309AE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B2D99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17E0E405" w14:textId="77777777" w:rsidTr="00F03D9A">
        <w:tc>
          <w:tcPr>
            <w:tcW w:w="879" w:type="dxa"/>
          </w:tcPr>
          <w:p w14:paraId="1253DA6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5EF802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5869</w:t>
            </w:r>
          </w:p>
        </w:tc>
        <w:tc>
          <w:tcPr>
            <w:tcW w:w="517" w:type="dxa"/>
          </w:tcPr>
          <w:p w14:paraId="4014625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0D54F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F8215E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(NR_Mob_enh2-Core) Modification on measurement restriction and schedudling availability for R18 mobility</w:t>
            </w:r>
          </w:p>
        </w:tc>
        <w:tc>
          <w:tcPr>
            <w:tcW w:w="517" w:type="dxa"/>
          </w:tcPr>
          <w:p w14:paraId="7C8FD86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6E915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DCA4B8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4BFAE1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R4-2512202</w:t>
            </w:r>
          </w:p>
        </w:tc>
        <w:tc>
          <w:tcPr>
            <w:tcW w:w="1597" w:type="dxa"/>
          </w:tcPr>
          <w:p w14:paraId="4885951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B6A30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NR_Mob_enh2-Core</w:t>
            </w:r>
          </w:p>
        </w:tc>
        <w:tc>
          <w:tcPr>
            <w:tcW w:w="2323" w:type="dxa"/>
          </w:tcPr>
          <w:p w14:paraId="4498F21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9.14.6, 9.14.7</w:t>
            </w:r>
          </w:p>
        </w:tc>
        <w:tc>
          <w:tcPr>
            <w:tcW w:w="998" w:type="dxa"/>
          </w:tcPr>
          <w:p w14:paraId="3A8B950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TS/TR ... CR ... </w:t>
            </w:r>
          </w:p>
        </w:tc>
      </w:tr>
      <w:tr w:rsidR="00B64C8B" w:rsidRPr="00B64C8B" w14:paraId="455C0624" w14:textId="77777777" w:rsidTr="00F03D9A">
        <w:tc>
          <w:tcPr>
            <w:tcW w:w="879" w:type="dxa"/>
          </w:tcPr>
          <w:p w14:paraId="2998495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5241766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5870</w:t>
            </w:r>
          </w:p>
        </w:tc>
        <w:tc>
          <w:tcPr>
            <w:tcW w:w="517" w:type="dxa"/>
          </w:tcPr>
          <w:p w14:paraId="346910C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B6AD8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42C66E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(NR_Mob_enh2-Core) Modification on measurement restriction and schedudling availability for R18 mobility</w:t>
            </w:r>
          </w:p>
        </w:tc>
        <w:tc>
          <w:tcPr>
            <w:tcW w:w="517" w:type="dxa"/>
          </w:tcPr>
          <w:p w14:paraId="567417E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EC632B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495687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2D61F2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R4-2510585</w:t>
            </w:r>
          </w:p>
        </w:tc>
        <w:tc>
          <w:tcPr>
            <w:tcW w:w="1597" w:type="dxa"/>
          </w:tcPr>
          <w:p w14:paraId="6B753D2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BB71CC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NR_Mob_enh2-Core</w:t>
            </w:r>
          </w:p>
        </w:tc>
        <w:tc>
          <w:tcPr>
            <w:tcW w:w="2323" w:type="dxa"/>
          </w:tcPr>
          <w:p w14:paraId="0AD76CD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9.14.6, 9.14.7</w:t>
            </w:r>
          </w:p>
        </w:tc>
        <w:tc>
          <w:tcPr>
            <w:tcW w:w="998" w:type="dxa"/>
          </w:tcPr>
          <w:p w14:paraId="05771B3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TS/TR ... CR ... </w:t>
            </w:r>
          </w:p>
        </w:tc>
      </w:tr>
      <w:tr w:rsidR="00B64C8B" w:rsidRPr="00B64C8B" w14:paraId="24DDA542" w14:textId="77777777" w:rsidTr="00F03D9A">
        <w:tc>
          <w:tcPr>
            <w:tcW w:w="879" w:type="dxa"/>
          </w:tcPr>
          <w:p w14:paraId="766461E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40CB80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5871</w:t>
            </w:r>
          </w:p>
        </w:tc>
        <w:tc>
          <w:tcPr>
            <w:tcW w:w="517" w:type="dxa"/>
          </w:tcPr>
          <w:p w14:paraId="76FDC28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1CC64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AEE865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(NR_Mob_enh2-Core) CSSF within gap due to SSB based L1 measurement on neighbor cell</w:t>
            </w:r>
          </w:p>
        </w:tc>
        <w:tc>
          <w:tcPr>
            <w:tcW w:w="517" w:type="dxa"/>
          </w:tcPr>
          <w:p w14:paraId="5BA5034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7AFE0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D70207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19A71D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R4-2510586</w:t>
            </w:r>
          </w:p>
        </w:tc>
        <w:tc>
          <w:tcPr>
            <w:tcW w:w="1597" w:type="dxa"/>
          </w:tcPr>
          <w:p w14:paraId="0D0DFB3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C6AD94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NR_Mob_enh2-Core</w:t>
            </w:r>
          </w:p>
        </w:tc>
        <w:tc>
          <w:tcPr>
            <w:tcW w:w="2323" w:type="dxa"/>
          </w:tcPr>
          <w:p w14:paraId="5A1E350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9.1.5.2</w:t>
            </w:r>
          </w:p>
        </w:tc>
        <w:tc>
          <w:tcPr>
            <w:tcW w:w="998" w:type="dxa"/>
          </w:tcPr>
          <w:p w14:paraId="53E5759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TS/TR ... CR ... </w:t>
            </w:r>
          </w:p>
        </w:tc>
      </w:tr>
      <w:tr w:rsidR="00B64C8B" w:rsidRPr="00B64C8B" w14:paraId="6D302B26" w14:textId="77777777" w:rsidTr="00F03D9A">
        <w:tc>
          <w:tcPr>
            <w:tcW w:w="879" w:type="dxa"/>
          </w:tcPr>
          <w:p w14:paraId="6619A8A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168A43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5872</w:t>
            </w:r>
          </w:p>
        </w:tc>
        <w:tc>
          <w:tcPr>
            <w:tcW w:w="517" w:type="dxa"/>
          </w:tcPr>
          <w:p w14:paraId="267030F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123D0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BBD2D9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(NR_Mob_enh2-Core) CSSF within gap due to SSB based L1 measurement on neighbor cell</w:t>
            </w:r>
          </w:p>
        </w:tc>
        <w:tc>
          <w:tcPr>
            <w:tcW w:w="517" w:type="dxa"/>
          </w:tcPr>
          <w:p w14:paraId="738A165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3884C2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EDDEC0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2B39D8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R4-2510587</w:t>
            </w:r>
          </w:p>
        </w:tc>
        <w:tc>
          <w:tcPr>
            <w:tcW w:w="1597" w:type="dxa"/>
          </w:tcPr>
          <w:p w14:paraId="4FB03D9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738482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NR_Mob_enh2-Core</w:t>
            </w:r>
          </w:p>
        </w:tc>
        <w:tc>
          <w:tcPr>
            <w:tcW w:w="2323" w:type="dxa"/>
          </w:tcPr>
          <w:p w14:paraId="0535397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9.1.5.2</w:t>
            </w:r>
          </w:p>
        </w:tc>
        <w:tc>
          <w:tcPr>
            <w:tcW w:w="998" w:type="dxa"/>
          </w:tcPr>
          <w:p w14:paraId="65EA6BA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TS/TR ... CR ... </w:t>
            </w:r>
          </w:p>
        </w:tc>
      </w:tr>
      <w:tr w:rsidR="00B64C8B" w:rsidRPr="00B64C8B" w14:paraId="16A324BB" w14:textId="77777777" w:rsidTr="00F03D9A">
        <w:tc>
          <w:tcPr>
            <w:tcW w:w="879" w:type="dxa"/>
          </w:tcPr>
          <w:p w14:paraId="6BF42FF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1E0E49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5906</w:t>
            </w:r>
          </w:p>
        </w:tc>
        <w:tc>
          <w:tcPr>
            <w:tcW w:w="517" w:type="dxa"/>
          </w:tcPr>
          <w:p w14:paraId="7BADF77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FBEAD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A6E480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(NR_pos_enh2-Core) CR on requirements for PRS/SRS BWA</w:t>
            </w:r>
          </w:p>
        </w:tc>
        <w:tc>
          <w:tcPr>
            <w:tcW w:w="517" w:type="dxa"/>
          </w:tcPr>
          <w:p w14:paraId="23CEE8C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C5BE4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421F11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52B529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R4-2510639</w:t>
            </w:r>
          </w:p>
        </w:tc>
        <w:tc>
          <w:tcPr>
            <w:tcW w:w="1597" w:type="dxa"/>
          </w:tcPr>
          <w:p w14:paraId="6A0BD35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B7160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NR_pos_enh2-Core</w:t>
            </w:r>
          </w:p>
        </w:tc>
        <w:tc>
          <w:tcPr>
            <w:tcW w:w="2323" w:type="dxa"/>
          </w:tcPr>
          <w:p w14:paraId="24D4120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C5A04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3FA5D8C3" w14:textId="77777777" w:rsidTr="00F03D9A">
        <w:tc>
          <w:tcPr>
            <w:tcW w:w="879" w:type="dxa"/>
          </w:tcPr>
          <w:p w14:paraId="0BC4D88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9B273A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5907</w:t>
            </w:r>
          </w:p>
        </w:tc>
        <w:tc>
          <w:tcPr>
            <w:tcW w:w="517" w:type="dxa"/>
          </w:tcPr>
          <w:p w14:paraId="6E0C912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28A4A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941C30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(NR_pos_enh2-Core) CR on requirements for PRS/SRS BWA R19</w:t>
            </w:r>
          </w:p>
        </w:tc>
        <w:tc>
          <w:tcPr>
            <w:tcW w:w="517" w:type="dxa"/>
          </w:tcPr>
          <w:p w14:paraId="6AE3E97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47F5E4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551B07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9EBFF8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R4-2510640</w:t>
            </w:r>
          </w:p>
        </w:tc>
        <w:tc>
          <w:tcPr>
            <w:tcW w:w="1597" w:type="dxa"/>
          </w:tcPr>
          <w:p w14:paraId="3DB5C0C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0B1154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NR_pos_enh2-Core</w:t>
            </w:r>
          </w:p>
        </w:tc>
        <w:tc>
          <w:tcPr>
            <w:tcW w:w="2323" w:type="dxa"/>
          </w:tcPr>
          <w:p w14:paraId="248A9BE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8C264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6A83E6EC" w14:textId="77777777" w:rsidTr="00F03D9A">
        <w:tc>
          <w:tcPr>
            <w:tcW w:w="879" w:type="dxa"/>
          </w:tcPr>
          <w:p w14:paraId="5879740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665EDF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5908</w:t>
            </w:r>
          </w:p>
        </w:tc>
        <w:tc>
          <w:tcPr>
            <w:tcW w:w="517" w:type="dxa"/>
          </w:tcPr>
          <w:p w14:paraId="4F65FA8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4843C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D5C775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(NR_pos_enh2-Perf) CR on test cases for PRS BWA</w:t>
            </w:r>
          </w:p>
        </w:tc>
        <w:tc>
          <w:tcPr>
            <w:tcW w:w="517" w:type="dxa"/>
          </w:tcPr>
          <w:p w14:paraId="0F5A325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4A449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63640E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A64B4E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R4-2512206</w:t>
            </w:r>
          </w:p>
        </w:tc>
        <w:tc>
          <w:tcPr>
            <w:tcW w:w="1597" w:type="dxa"/>
          </w:tcPr>
          <w:p w14:paraId="747D240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FDD565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NR_pos_enh2-Perf</w:t>
            </w:r>
          </w:p>
        </w:tc>
        <w:tc>
          <w:tcPr>
            <w:tcW w:w="2323" w:type="dxa"/>
          </w:tcPr>
          <w:p w14:paraId="69467AC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E04A0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23BE5D28" w14:textId="77777777" w:rsidTr="00F03D9A">
        <w:tc>
          <w:tcPr>
            <w:tcW w:w="879" w:type="dxa"/>
          </w:tcPr>
          <w:p w14:paraId="613ECE6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41819AD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5909</w:t>
            </w:r>
          </w:p>
        </w:tc>
        <w:tc>
          <w:tcPr>
            <w:tcW w:w="517" w:type="dxa"/>
          </w:tcPr>
          <w:p w14:paraId="241D036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17E76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815064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(NR_pos_enh2-Perf) CR on test cases for PRS BWA R19</w:t>
            </w:r>
          </w:p>
        </w:tc>
        <w:tc>
          <w:tcPr>
            <w:tcW w:w="517" w:type="dxa"/>
          </w:tcPr>
          <w:p w14:paraId="799DA90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06B55D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0C8747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528D9E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R4-2510642</w:t>
            </w:r>
          </w:p>
        </w:tc>
        <w:tc>
          <w:tcPr>
            <w:tcW w:w="1597" w:type="dxa"/>
          </w:tcPr>
          <w:p w14:paraId="4B3BBF7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E2C340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NR_pos_enh2-Perf</w:t>
            </w:r>
          </w:p>
        </w:tc>
        <w:tc>
          <w:tcPr>
            <w:tcW w:w="2323" w:type="dxa"/>
          </w:tcPr>
          <w:p w14:paraId="10D5ED6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016CF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6AD4F996" w14:textId="77777777" w:rsidTr="00F03D9A">
        <w:tc>
          <w:tcPr>
            <w:tcW w:w="879" w:type="dxa"/>
          </w:tcPr>
          <w:p w14:paraId="5908932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90163C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5935</w:t>
            </w:r>
          </w:p>
        </w:tc>
        <w:tc>
          <w:tcPr>
            <w:tcW w:w="517" w:type="dxa"/>
          </w:tcPr>
          <w:p w14:paraId="055CCC3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1413E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14D6E2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to 38.133 corrections to core requirement for NR positioning (Rel.18)</w:t>
            </w:r>
          </w:p>
        </w:tc>
        <w:tc>
          <w:tcPr>
            <w:tcW w:w="517" w:type="dxa"/>
          </w:tcPr>
          <w:p w14:paraId="328775B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BC5D2E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24F63D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AB4DB9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R4-2512155</w:t>
            </w:r>
          </w:p>
        </w:tc>
        <w:tc>
          <w:tcPr>
            <w:tcW w:w="1597" w:type="dxa"/>
          </w:tcPr>
          <w:p w14:paraId="4758C5B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3A6AFA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NR_pos_enh2-Core</w:t>
            </w:r>
          </w:p>
        </w:tc>
        <w:tc>
          <w:tcPr>
            <w:tcW w:w="2323" w:type="dxa"/>
          </w:tcPr>
          <w:p w14:paraId="1CACE11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44509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2B528153" w14:textId="77777777" w:rsidTr="00F03D9A">
        <w:tc>
          <w:tcPr>
            <w:tcW w:w="879" w:type="dxa"/>
          </w:tcPr>
          <w:p w14:paraId="0777E0F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CFD0AF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5936</w:t>
            </w:r>
          </w:p>
        </w:tc>
        <w:tc>
          <w:tcPr>
            <w:tcW w:w="517" w:type="dxa"/>
          </w:tcPr>
          <w:p w14:paraId="329A6CE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5115E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6C281B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to 38.133 corrections to core requirement for NR positioning (Rel. 19)</w:t>
            </w:r>
          </w:p>
        </w:tc>
        <w:tc>
          <w:tcPr>
            <w:tcW w:w="517" w:type="dxa"/>
          </w:tcPr>
          <w:p w14:paraId="4EF7C6F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298B80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7D8337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C3B370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R4-2510755</w:t>
            </w:r>
          </w:p>
        </w:tc>
        <w:tc>
          <w:tcPr>
            <w:tcW w:w="1597" w:type="dxa"/>
          </w:tcPr>
          <w:p w14:paraId="56BB808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23EAB9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NR_pos_enh2-Core</w:t>
            </w:r>
          </w:p>
        </w:tc>
        <w:tc>
          <w:tcPr>
            <w:tcW w:w="2323" w:type="dxa"/>
          </w:tcPr>
          <w:p w14:paraId="69496C9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D7A14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108F70BD" w14:textId="77777777" w:rsidTr="00F03D9A">
        <w:tc>
          <w:tcPr>
            <w:tcW w:w="879" w:type="dxa"/>
          </w:tcPr>
          <w:p w14:paraId="17381BE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E93431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5937</w:t>
            </w:r>
          </w:p>
        </w:tc>
        <w:tc>
          <w:tcPr>
            <w:tcW w:w="517" w:type="dxa"/>
          </w:tcPr>
          <w:p w14:paraId="5281787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F8108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69FD37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to 38.133 corrections to performance requirement for NR positioning (Rel. 18)</w:t>
            </w:r>
          </w:p>
        </w:tc>
        <w:tc>
          <w:tcPr>
            <w:tcW w:w="517" w:type="dxa"/>
          </w:tcPr>
          <w:p w14:paraId="3C7FE800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F4203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D83C99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3DAC01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R4-2512154</w:t>
            </w:r>
          </w:p>
        </w:tc>
        <w:tc>
          <w:tcPr>
            <w:tcW w:w="1597" w:type="dxa"/>
          </w:tcPr>
          <w:p w14:paraId="1A07F85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ECEEE1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NR_pos_enh2-Perf</w:t>
            </w:r>
          </w:p>
        </w:tc>
        <w:tc>
          <w:tcPr>
            <w:tcW w:w="2323" w:type="dxa"/>
          </w:tcPr>
          <w:p w14:paraId="23916D1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1382D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1B23F47D" w14:textId="77777777" w:rsidTr="00F03D9A">
        <w:tc>
          <w:tcPr>
            <w:tcW w:w="879" w:type="dxa"/>
          </w:tcPr>
          <w:p w14:paraId="69E4B516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0603F03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5938</w:t>
            </w:r>
          </w:p>
        </w:tc>
        <w:tc>
          <w:tcPr>
            <w:tcW w:w="517" w:type="dxa"/>
          </w:tcPr>
          <w:p w14:paraId="60229AE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9CBF7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A694F1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CR to 38.133 corrections to performance requirement for NR positioning (Rel. 19)</w:t>
            </w:r>
          </w:p>
        </w:tc>
        <w:tc>
          <w:tcPr>
            <w:tcW w:w="517" w:type="dxa"/>
          </w:tcPr>
          <w:p w14:paraId="150C9EB8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031BF8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F8C765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AA5474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R4-2510757</w:t>
            </w:r>
          </w:p>
        </w:tc>
        <w:tc>
          <w:tcPr>
            <w:tcW w:w="1597" w:type="dxa"/>
          </w:tcPr>
          <w:p w14:paraId="71ABDD1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94E5A1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NR_pos_enh2-Perf</w:t>
            </w:r>
          </w:p>
        </w:tc>
        <w:tc>
          <w:tcPr>
            <w:tcW w:w="2323" w:type="dxa"/>
          </w:tcPr>
          <w:p w14:paraId="7DE39D0A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0C83A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64C8B" w:rsidRPr="00B64C8B" w14:paraId="10DCD4BA" w14:textId="77777777" w:rsidTr="00F03D9A">
        <w:tc>
          <w:tcPr>
            <w:tcW w:w="879" w:type="dxa"/>
          </w:tcPr>
          <w:p w14:paraId="4D67302F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38.741</w:t>
            </w:r>
          </w:p>
        </w:tc>
        <w:tc>
          <w:tcPr>
            <w:tcW w:w="637" w:type="dxa"/>
          </w:tcPr>
          <w:p w14:paraId="0AB04D9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0008</w:t>
            </w:r>
          </w:p>
        </w:tc>
        <w:tc>
          <w:tcPr>
            <w:tcW w:w="517" w:type="dxa"/>
          </w:tcPr>
          <w:p w14:paraId="289CB35B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997151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F9D004C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(NR_NTN_LSband-Core) Corrections and clarifications to the NR NTN band n254 NS flags</w:t>
            </w:r>
          </w:p>
        </w:tc>
        <w:tc>
          <w:tcPr>
            <w:tcW w:w="517" w:type="dxa"/>
          </w:tcPr>
          <w:p w14:paraId="45215593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DCCCE2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18.5.0</w:t>
            </w:r>
          </w:p>
        </w:tc>
        <w:tc>
          <w:tcPr>
            <w:tcW w:w="758" w:type="dxa"/>
          </w:tcPr>
          <w:p w14:paraId="73ACC3D4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5E19207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R4-2509526</w:t>
            </w:r>
          </w:p>
        </w:tc>
        <w:tc>
          <w:tcPr>
            <w:tcW w:w="1597" w:type="dxa"/>
          </w:tcPr>
          <w:p w14:paraId="79ABF3A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Apple, Globalstar</w:t>
            </w:r>
          </w:p>
        </w:tc>
        <w:tc>
          <w:tcPr>
            <w:tcW w:w="1122" w:type="dxa"/>
          </w:tcPr>
          <w:p w14:paraId="54B02B95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4C8B">
              <w:rPr>
                <w:rFonts w:ascii="Calibri" w:eastAsia="Calibri" w:hAnsi="Calibri"/>
                <w:sz w:val="16"/>
                <w:szCs w:val="16"/>
                <w:lang w:eastAsia="en-US"/>
              </w:rPr>
              <w:t>NR_NTN_LSband-Core</w:t>
            </w:r>
          </w:p>
        </w:tc>
        <w:tc>
          <w:tcPr>
            <w:tcW w:w="2323" w:type="dxa"/>
          </w:tcPr>
          <w:p w14:paraId="0584D729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3F062D" w14:textId="77777777" w:rsidR="00B64C8B" w:rsidRPr="00B64C8B" w:rsidRDefault="00B64C8B" w:rsidP="00B64C8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DE9E5FA" w14:textId="77777777" w:rsidR="005B369E" w:rsidRDefault="005B369E" w:rsidP="005B369E"/>
    <w:p w14:paraId="78D95968" w14:textId="77777777" w:rsidR="00480259" w:rsidRDefault="00480259" w:rsidP="00480259"/>
    <w:p w14:paraId="7C66B778" w14:textId="3491BD32" w:rsidR="00480259" w:rsidRDefault="004657FE" w:rsidP="00512C52">
      <w:pPr>
        <w:pStyle w:val="Heading2"/>
        <w:rPr>
          <w:rFonts w:cs="Arial"/>
          <w:noProof/>
        </w:rPr>
      </w:pPr>
      <w:r w:rsidRPr="004657FE">
        <w:rPr>
          <w:noProof/>
        </w:rPr>
        <w:t>RP-252394</w:t>
      </w:r>
    </w:p>
    <w:p w14:paraId="0B9980FD" w14:textId="1C88845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>RAN4 CRs to Maintenance for Closed WIs/SIs for REL-1</w:t>
      </w:r>
      <w:r w:rsidR="004657FE">
        <w:rPr>
          <w:rFonts w:ascii="Arial" w:hAnsi="Arial" w:cs="Arial"/>
          <w:b/>
          <w:bCs/>
        </w:rPr>
        <w:t>8</w:t>
      </w:r>
      <w:r w:rsidRPr="00C22DB5">
        <w:rPr>
          <w:rFonts w:ascii="Arial" w:hAnsi="Arial" w:cs="Arial"/>
          <w:b/>
          <w:bCs/>
        </w:rPr>
        <w:t xml:space="preserve"> and earlier - Batch </w:t>
      </w:r>
      <w:r>
        <w:rPr>
          <w:rFonts w:ascii="Arial" w:hAnsi="Arial" w:cs="Arial"/>
          <w:b/>
          <w:bCs/>
        </w:rPr>
        <w:t>18</w:t>
      </w:r>
    </w:p>
    <w:p w14:paraId="1AF6304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703868F8" w14:textId="77777777" w:rsidR="003700A0" w:rsidRDefault="003700A0" w:rsidP="003700A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7EE5" w:rsidRPr="00C97EE5" w14:paraId="4565C0B0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5B18F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D94A5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05D58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DE7C4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52ABD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98826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D03F1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B11A86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7751A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84A81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F31898A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7677C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DD147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97EE5" w:rsidRPr="00C97EE5" w14:paraId="700616DC" w14:textId="77777777" w:rsidTr="00F03D9A">
        <w:tc>
          <w:tcPr>
            <w:tcW w:w="879" w:type="dxa"/>
          </w:tcPr>
          <w:p w14:paraId="6B9DFC0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26DA551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0203</w:t>
            </w:r>
          </w:p>
        </w:tc>
        <w:tc>
          <w:tcPr>
            <w:tcW w:w="517" w:type="dxa"/>
          </w:tcPr>
          <w:p w14:paraId="20FEFDD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5CFA9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705883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(NR_NTN_enh-Core) CR on phase continuity requirements for DMRS bundling</w:t>
            </w:r>
          </w:p>
        </w:tc>
        <w:tc>
          <w:tcPr>
            <w:tcW w:w="517" w:type="dxa"/>
          </w:tcPr>
          <w:p w14:paraId="4A482D8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06812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A96C15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48300B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R4-2510669</w:t>
            </w:r>
          </w:p>
        </w:tc>
        <w:tc>
          <w:tcPr>
            <w:tcW w:w="1597" w:type="dxa"/>
          </w:tcPr>
          <w:p w14:paraId="20BF407A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</w:t>
            </w:r>
          </w:p>
        </w:tc>
        <w:tc>
          <w:tcPr>
            <w:tcW w:w="1122" w:type="dxa"/>
          </w:tcPr>
          <w:p w14:paraId="6419538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3AA709C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2F3B6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559A6868" w14:textId="77777777" w:rsidTr="00F03D9A">
        <w:tc>
          <w:tcPr>
            <w:tcW w:w="879" w:type="dxa"/>
          </w:tcPr>
          <w:p w14:paraId="34A7E43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27EAFA3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0205</w:t>
            </w:r>
          </w:p>
        </w:tc>
        <w:tc>
          <w:tcPr>
            <w:tcW w:w="517" w:type="dxa"/>
          </w:tcPr>
          <w:p w14:paraId="7C8D902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DF29C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5520DB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(NR_NTN_enh-Core) CR on phase continuity requirements for DMRS bundling</w:t>
            </w:r>
          </w:p>
        </w:tc>
        <w:tc>
          <w:tcPr>
            <w:tcW w:w="517" w:type="dxa"/>
          </w:tcPr>
          <w:p w14:paraId="47E4B9D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CBB165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20551D9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C5DDC3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R4-2510700</w:t>
            </w:r>
          </w:p>
        </w:tc>
        <w:tc>
          <w:tcPr>
            <w:tcW w:w="1597" w:type="dxa"/>
          </w:tcPr>
          <w:p w14:paraId="37D6DF9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LG Electronics France</w:t>
            </w:r>
          </w:p>
        </w:tc>
        <w:tc>
          <w:tcPr>
            <w:tcW w:w="1122" w:type="dxa"/>
          </w:tcPr>
          <w:p w14:paraId="494C45A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0E18C81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C0416A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060A0491" w14:textId="77777777" w:rsidTr="00F03D9A">
        <w:tc>
          <w:tcPr>
            <w:tcW w:w="879" w:type="dxa"/>
          </w:tcPr>
          <w:p w14:paraId="1FA4430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7BAB8CC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0211</w:t>
            </w:r>
          </w:p>
        </w:tc>
        <w:tc>
          <w:tcPr>
            <w:tcW w:w="517" w:type="dxa"/>
          </w:tcPr>
          <w:p w14:paraId="7F447B1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33289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2A9708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(NR_NTN_enh-Core) Maintenance CR to TS 38.101-5 – Min Peak EIRP value for NTN UE in Ka-band – Cat F CR</w:t>
            </w:r>
          </w:p>
        </w:tc>
        <w:tc>
          <w:tcPr>
            <w:tcW w:w="517" w:type="dxa"/>
          </w:tcPr>
          <w:p w14:paraId="594F3AB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8D83D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307DE8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FF0611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R4-2512634</w:t>
            </w:r>
          </w:p>
        </w:tc>
        <w:tc>
          <w:tcPr>
            <w:tcW w:w="1597" w:type="dxa"/>
          </w:tcPr>
          <w:p w14:paraId="23CA9CB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THALES</w:t>
            </w:r>
          </w:p>
        </w:tc>
        <w:tc>
          <w:tcPr>
            <w:tcW w:w="1122" w:type="dxa"/>
          </w:tcPr>
          <w:p w14:paraId="2EEAB04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7C7A976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0EEF9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78626665" w14:textId="77777777" w:rsidTr="00F03D9A">
        <w:tc>
          <w:tcPr>
            <w:tcW w:w="879" w:type="dxa"/>
          </w:tcPr>
          <w:p w14:paraId="495DF58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34A2425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0214</w:t>
            </w:r>
          </w:p>
        </w:tc>
        <w:tc>
          <w:tcPr>
            <w:tcW w:w="517" w:type="dxa"/>
          </w:tcPr>
          <w:p w14:paraId="4FD80A2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0B42E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111861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(NR_NTN_enh-Core) Maintenance CR to TS 38.101-5 – Min Peak EIRP value for NTN UE in Ka-band – Cat A CR</w:t>
            </w:r>
          </w:p>
        </w:tc>
        <w:tc>
          <w:tcPr>
            <w:tcW w:w="517" w:type="dxa"/>
          </w:tcPr>
          <w:p w14:paraId="1852A7E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5FF361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1AC9C23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92BA0C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R4-2512638</w:t>
            </w:r>
          </w:p>
        </w:tc>
        <w:tc>
          <w:tcPr>
            <w:tcW w:w="1597" w:type="dxa"/>
          </w:tcPr>
          <w:p w14:paraId="29C3B70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THALES</w:t>
            </w:r>
          </w:p>
        </w:tc>
        <w:tc>
          <w:tcPr>
            <w:tcW w:w="1122" w:type="dxa"/>
          </w:tcPr>
          <w:p w14:paraId="54506A7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2C12486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706F1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18608D89" w14:textId="77777777" w:rsidTr="00F03D9A">
        <w:tc>
          <w:tcPr>
            <w:tcW w:w="879" w:type="dxa"/>
          </w:tcPr>
          <w:p w14:paraId="71FF34D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669BEC0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0126</w:t>
            </w:r>
          </w:p>
        </w:tc>
        <w:tc>
          <w:tcPr>
            <w:tcW w:w="517" w:type="dxa"/>
          </w:tcPr>
          <w:p w14:paraId="06B9EDF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EA92B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30A5D1A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(NR_NTN_enh-Core) CR to 38.108, Correction on term of SAN channel bandwidth for FR2 ACLR requirements</w:t>
            </w:r>
          </w:p>
        </w:tc>
        <w:tc>
          <w:tcPr>
            <w:tcW w:w="517" w:type="dxa"/>
          </w:tcPr>
          <w:p w14:paraId="2FA28F4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5E7E2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18.7.0</w:t>
            </w:r>
          </w:p>
        </w:tc>
        <w:tc>
          <w:tcPr>
            <w:tcW w:w="758" w:type="dxa"/>
          </w:tcPr>
          <w:p w14:paraId="661AEB0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1B70FE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R4-2509370</w:t>
            </w:r>
          </w:p>
        </w:tc>
        <w:tc>
          <w:tcPr>
            <w:tcW w:w="1597" w:type="dxa"/>
          </w:tcPr>
          <w:p w14:paraId="56E92E9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AAE0AE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11E475B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9.7</w:t>
            </w:r>
          </w:p>
        </w:tc>
        <w:tc>
          <w:tcPr>
            <w:tcW w:w="998" w:type="dxa"/>
          </w:tcPr>
          <w:p w14:paraId="0485B43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</w:t>
            </w: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C97EE5" w:rsidRPr="00C97EE5" w14:paraId="6C6F7C82" w14:textId="77777777" w:rsidTr="00F03D9A">
        <w:tc>
          <w:tcPr>
            <w:tcW w:w="879" w:type="dxa"/>
          </w:tcPr>
          <w:p w14:paraId="4B22808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38.108</w:t>
            </w:r>
          </w:p>
        </w:tc>
        <w:tc>
          <w:tcPr>
            <w:tcW w:w="637" w:type="dxa"/>
          </w:tcPr>
          <w:p w14:paraId="05A9D15A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0127</w:t>
            </w:r>
          </w:p>
        </w:tc>
        <w:tc>
          <w:tcPr>
            <w:tcW w:w="517" w:type="dxa"/>
          </w:tcPr>
          <w:p w14:paraId="5ED12B6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7B1A1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2A487A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(NR_NTN_enh-Core) CR to 38.108, Correction on term of SAN channel bandwidth for FR2 ACLR requirements</w:t>
            </w:r>
          </w:p>
        </w:tc>
        <w:tc>
          <w:tcPr>
            <w:tcW w:w="517" w:type="dxa"/>
          </w:tcPr>
          <w:p w14:paraId="1CF4B3F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2A9ABBA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22DEEF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7353EE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R4-2509371</w:t>
            </w:r>
          </w:p>
        </w:tc>
        <w:tc>
          <w:tcPr>
            <w:tcW w:w="1597" w:type="dxa"/>
          </w:tcPr>
          <w:p w14:paraId="00BA7D7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0D6CAA8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1CD7DF6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9.7</w:t>
            </w:r>
          </w:p>
        </w:tc>
        <w:tc>
          <w:tcPr>
            <w:tcW w:w="998" w:type="dxa"/>
          </w:tcPr>
          <w:p w14:paraId="20A170C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C97EE5" w:rsidRPr="00C97EE5" w14:paraId="755BA2E8" w14:textId="77777777" w:rsidTr="00F03D9A">
        <w:tc>
          <w:tcPr>
            <w:tcW w:w="879" w:type="dxa"/>
          </w:tcPr>
          <w:p w14:paraId="0C08680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98A7EE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5794</w:t>
            </w:r>
          </w:p>
        </w:tc>
        <w:tc>
          <w:tcPr>
            <w:tcW w:w="517" w:type="dxa"/>
          </w:tcPr>
          <w:p w14:paraId="1134030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6598A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B9D5E5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(NR_NTN_enh-Perf) CR on NTN test cases for FR2 SAN (Cat-F Rel-18)</w:t>
            </w:r>
          </w:p>
        </w:tc>
        <w:tc>
          <w:tcPr>
            <w:tcW w:w="517" w:type="dxa"/>
          </w:tcPr>
          <w:p w14:paraId="1F37E64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89E2A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4AC8BE4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23806E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R4-2509757</w:t>
            </w:r>
          </w:p>
        </w:tc>
        <w:tc>
          <w:tcPr>
            <w:tcW w:w="1597" w:type="dxa"/>
          </w:tcPr>
          <w:p w14:paraId="0A6CA6D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Samsung, Qualcomm Incorporated</w:t>
            </w:r>
          </w:p>
        </w:tc>
        <w:tc>
          <w:tcPr>
            <w:tcW w:w="1122" w:type="dxa"/>
          </w:tcPr>
          <w:p w14:paraId="0549CD1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NR_NTN_enh-Perf</w:t>
            </w:r>
          </w:p>
        </w:tc>
        <w:tc>
          <w:tcPr>
            <w:tcW w:w="2323" w:type="dxa"/>
          </w:tcPr>
          <w:p w14:paraId="7B4EBC2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A.14.4, A.14.5, A.14.6</w:t>
            </w:r>
          </w:p>
        </w:tc>
        <w:tc>
          <w:tcPr>
            <w:tcW w:w="998" w:type="dxa"/>
          </w:tcPr>
          <w:p w14:paraId="1695369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TS/TR ... CR ... </w:t>
            </w:r>
          </w:p>
        </w:tc>
      </w:tr>
      <w:tr w:rsidR="00C97EE5" w:rsidRPr="00C97EE5" w14:paraId="52EDBAC0" w14:textId="77777777" w:rsidTr="00F03D9A">
        <w:tc>
          <w:tcPr>
            <w:tcW w:w="879" w:type="dxa"/>
          </w:tcPr>
          <w:p w14:paraId="578581A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7CB1EA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5798</w:t>
            </w:r>
          </w:p>
        </w:tc>
        <w:tc>
          <w:tcPr>
            <w:tcW w:w="517" w:type="dxa"/>
          </w:tcPr>
          <w:p w14:paraId="0664081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9669B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363514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(NR_NTN_enh-Perf) CR on NTN test cases for FR2 SAN (Cat-A Rel-19)</w:t>
            </w:r>
          </w:p>
        </w:tc>
        <w:tc>
          <w:tcPr>
            <w:tcW w:w="517" w:type="dxa"/>
          </w:tcPr>
          <w:p w14:paraId="6431CD8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5A7CCB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164E27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651D21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R4-2509844</w:t>
            </w:r>
          </w:p>
        </w:tc>
        <w:tc>
          <w:tcPr>
            <w:tcW w:w="1597" w:type="dxa"/>
          </w:tcPr>
          <w:p w14:paraId="4BF59FC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Samsung, Qualcomm Incorporated</w:t>
            </w:r>
          </w:p>
        </w:tc>
        <w:tc>
          <w:tcPr>
            <w:tcW w:w="1122" w:type="dxa"/>
          </w:tcPr>
          <w:p w14:paraId="28FFBD4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NR_NTN_enh-Perf</w:t>
            </w:r>
          </w:p>
        </w:tc>
        <w:tc>
          <w:tcPr>
            <w:tcW w:w="2323" w:type="dxa"/>
          </w:tcPr>
          <w:p w14:paraId="760D562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A.14.4, A.14.5, A.14.6</w:t>
            </w:r>
          </w:p>
        </w:tc>
        <w:tc>
          <w:tcPr>
            <w:tcW w:w="998" w:type="dxa"/>
          </w:tcPr>
          <w:p w14:paraId="78AE548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TS/TR ... CR ... </w:t>
            </w:r>
          </w:p>
        </w:tc>
      </w:tr>
      <w:tr w:rsidR="00C97EE5" w:rsidRPr="00C97EE5" w14:paraId="39379E2C" w14:textId="77777777" w:rsidTr="00F03D9A">
        <w:tc>
          <w:tcPr>
            <w:tcW w:w="879" w:type="dxa"/>
          </w:tcPr>
          <w:p w14:paraId="05222D6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B3446C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5902</w:t>
            </w:r>
          </w:p>
        </w:tc>
        <w:tc>
          <w:tcPr>
            <w:tcW w:w="517" w:type="dxa"/>
          </w:tcPr>
          <w:p w14:paraId="6F8BCD8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59A03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6636F5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(NR_NTN_enh-Core) CR on core requirements for Rel-18 NTN</w:t>
            </w:r>
          </w:p>
        </w:tc>
        <w:tc>
          <w:tcPr>
            <w:tcW w:w="517" w:type="dxa"/>
          </w:tcPr>
          <w:p w14:paraId="6FB21F0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5D875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21E042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492F79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R4-2510635</w:t>
            </w:r>
          </w:p>
        </w:tc>
        <w:tc>
          <w:tcPr>
            <w:tcW w:w="1597" w:type="dxa"/>
          </w:tcPr>
          <w:p w14:paraId="0530E2A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F74CEA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7F27D0C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81376A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47897860" w14:textId="77777777" w:rsidTr="00F03D9A">
        <w:tc>
          <w:tcPr>
            <w:tcW w:w="879" w:type="dxa"/>
          </w:tcPr>
          <w:p w14:paraId="25BBCE7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0EC3B7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5903</w:t>
            </w:r>
          </w:p>
        </w:tc>
        <w:tc>
          <w:tcPr>
            <w:tcW w:w="517" w:type="dxa"/>
          </w:tcPr>
          <w:p w14:paraId="71B3143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1B215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1DC3DE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(NR_NTN_enh-Core) CR on core requirements for Rel-18 NTN R19</w:t>
            </w:r>
          </w:p>
        </w:tc>
        <w:tc>
          <w:tcPr>
            <w:tcW w:w="517" w:type="dxa"/>
          </w:tcPr>
          <w:p w14:paraId="293FEBF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44D026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961294A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F79E4D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R4-2510636</w:t>
            </w:r>
          </w:p>
        </w:tc>
        <w:tc>
          <w:tcPr>
            <w:tcW w:w="1597" w:type="dxa"/>
          </w:tcPr>
          <w:p w14:paraId="124D91C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DD7E0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0039392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532A4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06A06B5E" w14:textId="77777777" w:rsidTr="00F03D9A">
        <w:tc>
          <w:tcPr>
            <w:tcW w:w="879" w:type="dxa"/>
          </w:tcPr>
          <w:p w14:paraId="7FDBE4E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1E9263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5904</w:t>
            </w:r>
          </w:p>
        </w:tc>
        <w:tc>
          <w:tcPr>
            <w:tcW w:w="517" w:type="dxa"/>
          </w:tcPr>
          <w:p w14:paraId="586C041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E5C6B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0405249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(NR_NTN_enh-Perf) CR on RRM test cases for Rel-18 NTN</w:t>
            </w:r>
          </w:p>
        </w:tc>
        <w:tc>
          <w:tcPr>
            <w:tcW w:w="517" w:type="dxa"/>
          </w:tcPr>
          <w:p w14:paraId="54595A9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F64E3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E23869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3F0582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R4-2512205</w:t>
            </w:r>
          </w:p>
        </w:tc>
        <w:tc>
          <w:tcPr>
            <w:tcW w:w="1597" w:type="dxa"/>
          </w:tcPr>
          <w:p w14:paraId="6672D19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DE9C3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NR_NTN_enh-Perf</w:t>
            </w:r>
          </w:p>
        </w:tc>
        <w:tc>
          <w:tcPr>
            <w:tcW w:w="2323" w:type="dxa"/>
          </w:tcPr>
          <w:p w14:paraId="401AC89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8DF29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7ACB380C" w14:textId="77777777" w:rsidTr="00F03D9A">
        <w:tc>
          <w:tcPr>
            <w:tcW w:w="879" w:type="dxa"/>
          </w:tcPr>
          <w:p w14:paraId="5343A6D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563D6E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5905</w:t>
            </w:r>
          </w:p>
        </w:tc>
        <w:tc>
          <w:tcPr>
            <w:tcW w:w="517" w:type="dxa"/>
          </w:tcPr>
          <w:p w14:paraId="4238252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F501D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855287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(NR_NTN_enh-Perf) CR on RRM test cases for Rel-18 NTN R19</w:t>
            </w:r>
          </w:p>
        </w:tc>
        <w:tc>
          <w:tcPr>
            <w:tcW w:w="517" w:type="dxa"/>
          </w:tcPr>
          <w:p w14:paraId="15FE4B7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57A15C0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454964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C15961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R4-2510638</w:t>
            </w:r>
          </w:p>
        </w:tc>
        <w:tc>
          <w:tcPr>
            <w:tcW w:w="1597" w:type="dxa"/>
          </w:tcPr>
          <w:p w14:paraId="032C56C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7093F3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NR_NTN_enh-Perf</w:t>
            </w:r>
          </w:p>
        </w:tc>
        <w:tc>
          <w:tcPr>
            <w:tcW w:w="2323" w:type="dxa"/>
          </w:tcPr>
          <w:p w14:paraId="18CB330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7111F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28E3D4D7" w14:textId="77777777" w:rsidTr="00F03D9A">
        <w:tc>
          <w:tcPr>
            <w:tcW w:w="879" w:type="dxa"/>
          </w:tcPr>
          <w:p w14:paraId="6132263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BF0B73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5959</w:t>
            </w:r>
          </w:p>
        </w:tc>
        <w:tc>
          <w:tcPr>
            <w:tcW w:w="517" w:type="dxa"/>
          </w:tcPr>
          <w:p w14:paraId="3CB18B6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3DC0C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618EA9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Change FR1 to FR1 NTN in NTN clause</w:t>
            </w:r>
          </w:p>
        </w:tc>
        <w:tc>
          <w:tcPr>
            <w:tcW w:w="517" w:type="dxa"/>
          </w:tcPr>
          <w:p w14:paraId="54EC25A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26C779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635B1F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4F9ABE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R4-2511038</w:t>
            </w:r>
          </w:p>
        </w:tc>
        <w:tc>
          <w:tcPr>
            <w:tcW w:w="1597" w:type="dxa"/>
          </w:tcPr>
          <w:p w14:paraId="19446C8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71032B1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2198DAD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110B1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7EE5" w:rsidRPr="00C97EE5" w14:paraId="0966B309" w14:textId="77777777" w:rsidTr="00F03D9A">
        <w:tc>
          <w:tcPr>
            <w:tcW w:w="879" w:type="dxa"/>
          </w:tcPr>
          <w:p w14:paraId="4769014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26267E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5962</w:t>
            </w:r>
          </w:p>
        </w:tc>
        <w:tc>
          <w:tcPr>
            <w:tcW w:w="517" w:type="dxa"/>
          </w:tcPr>
          <w:p w14:paraId="3439708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9E897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F0C6A5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NR frequency band groups for satellite access in FR1</w:t>
            </w:r>
          </w:p>
        </w:tc>
        <w:tc>
          <w:tcPr>
            <w:tcW w:w="517" w:type="dxa"/>
          </w:tcPr>
          <w:p w14:paraId="2A57F90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F9333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22ED59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9C4F16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R4-2511042</w:t>
            </w:r>
          </w:p>
        </w:tc>
        <w:tc>
          <w:tcPr>
            <w:tcW w:w="1597" w:type="dxa"/>
          </w:tcPr>
          <w:p w14:paraId="636EA7E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272C49C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6917DAC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3.5.2A</w:t>
            </w:r>
          </w:p>
        </w:tc>
        <w:tc>
          <w:tcPr>
            <w:tcW w:w="998" w:type="dxa"/>
          </w:tcPr>
          <w:p w14:paraId="5330923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TS 38.101-</w:t>
            </w:r>
            <w:proofErr w:type="gramStart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 ;</w:t>
            </w:r>
            <w:proofErr w:type="gramEnd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</w:t>
            </w: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C97EE5" w:rsidRPr="00C97EE5" w14:paraId="27AFD238" w14:textId="77777777" w:rsidTr="00F03D9A">
        <w:tc>
          <w:tcPr>
            <w:tcW w:w="879" w:type="dxa"/>
          </w:tcPr>
          <w:p w14:paraId="43EF0C5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44B8C4D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5963</w:t>
            </w:r>
          </w:p>
        </w:tc>
        <w:tc>
          <w:tcPr>
            <w:tcW w:w="517" w:type="dxa"/>
          </w:tcPr>
          <w:p w14:paraId="7F651DA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2FD24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6A1FD2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NR NTN measurement requirements in IDLE state</w:t>
            </w:r>
          </w:p>
        </w:tc>
        <w:tc>
          <w:tcPr>
            <w:tcW w:w="517" w:type="dxa"/>
          </w:tcPr>
          <w:p w14:paraId="3F7A80F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B2407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26612DE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92A50E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R4-2512281</w:t>
            </w:r>
          </w:p>
        </w:tc>
        <w:tc>
          <w:tcPr>
            <w:tcW w:w="1597" w:type="dxa"/>
          </w:tcPr>
          <w:p w14:paraId="676F90C7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3E1205B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5472657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4.2.2.12, 4.2C.2.1, 4.2C.2.2, 4.2C.2.3, 4.2C.2.4, 4.2C.2.10</w:t>
            </w:r>
          </w:p>
        </w:tc>
        <w:tc>
          <w:tcPr>
            <w:tcW w:w="998" w:type="dxa"/>
          </w:tcPr>
          <w:p w14:paraId="43AB8F9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</w:t>
            </w:r>
            <w:proofErr w:type="gramStart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38.331 ;</w:t>
            </w:r>
            <w:proofErr w:type="gramEnd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97EE5" w:rsidRPr="00C97EE5" w14:paraId="08961E05" w14:textId="77777777" w:rsidTr="00F03D9A">
        <w:tc>
          <w:tcPr>
            <w:tcW w:w="879" w:type="dxa"/>
          </w:tcPr>
          <w:p w14:paraId="1F2083B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D68CC8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5964</w:t>
            </w:r>
          </w:p>
        </w:tc>
        <w:tc>
          <w:tcPr>
            <w:tcW w:w="517" w:type="dxa"/>
          </w:tcPr>
          <w:p w14:paraId="787A5B5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0ED05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85BEBE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NR NTN measurement requirements in IDLE state</w:t>
            </w:r>
          </w:p>
        </w:tc>
        <w:tc>
          <w:tcPr>
            <w:tcW w:w="517" w:type="dxa"/>
          </w:tcPr>
          <w:p w14:paraId="1976DE2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0347B9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87552D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7F9361D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R4-2511044</w:t>
            </w:r>
          </w:p>
        </w:tc>
        <w:tc>
          <w:tcPr>
            <w:tcW w:w="1597" w:type="dxa"/>
          </w:tcPr>
          <w:p w14:paraId="3E9DDD9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949ADC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2A9CD502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4.2.2.12, 4.2C.2.1, 4.2C.2.2, 4.2C.2.3, 4.2C.2.4, 4.2C.2.10</w:t>
            </w:r>
          </w:p>
        </w:tc>
        <w:tc>
          <w:tcPr>
            <w:tcW w:w="998" w:type="dxa"/>
          </w:tcPr>
          <w:p w14:paraId="5DA4712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</w:t>
            </w:r>
            <w:proofErr w:type="gramStart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38.331 ;</w:t>
            </w:r>
            <w:proofErr w:type="gramEnd"/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97EE5" w:rsidRPr="00C97EE5" w14:paraId="206E21C5" w14:textId="77777777" w:rsidTr="00F03D9A">
        <w:tc>
          <w:tcPr>
            <w:tcW w:w="879" w:type="dxa"/>
          </w:tcPr>
          <w:p w14:paraId="020A5D6B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2AE7CCE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5978</w:t>
            </w:r>
          </w:p>
        </w:tc>
        <w:tc>
          <w:tcPr>
            <w:tcW w:w="517" w:type="dxa"/>
          </w:tcPr>
          <w:p w14:paraId="5AF6C7BF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59E438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B951F85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Change FR1 to FR1 NTN in NTN clause</w:t>
            </w:r>
          </w:p>
        </w:tc>
        <w:tc>
          <w:tcPr>
            <w:tcW w:w="517" w:type="dxa"/>
          </w:tcPr>
          <w:p w14:paraId="62E70FB9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532750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7218129C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08ECFC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R4-2511167</w:t>
            </w:r>
          </w:p>
        </w:tc>
        <w:tc>
          <w:tcPr>
            <w:tcW w:w="1597" w:type="dxa"/>
          </w:tcPr>
          <w:p w14:paraId="21C4D3F1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17037A34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7EE5">
              <w:rPr>
                <w:rFonts w:ascii="Calibri" w:eastAsia="Calibri" w:hAnsi="Calibri"/>
                <w:sz w:val="16"/>
                <w:szCs w:val="16"/>
                <w:lang w:eastAsia="en-US"/>
              </w:rPr>
              <w:t>NR_NTN_enh-Core</w:t>
            </w:r>
          </w:p>
        </w:tc>
        <w:tc>
          <w:tcPr>
            <w:tcW w:w="2323" w:type="dxa"/>
          </w:tcPr>
          <w:p w14:paraId="7B73D276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5DF433" w14:textId="77777777" w:rsidR="00C97EE5" w:rsidRPr="00C97EE5" w:rsidRDefault="00C97EE5" w:rsidP="00C97EE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DF0F30E" w14:textId="77777777" w:rsidR="00480259" w:rsidRDefault="00480259" w:rsidP="00480259"/>
    <w:p w14:paraId="534BB3A9" w14:textId="00DC038F" w:rsidR="00A924D2" w:rsidRDefault="00A924D2" w:rsidP="00A924D2">
      <w:pPr>
        <w:pStyle w:val="Heading1"/>
      </w:pPr>
      <w:r>
        <w:rPr>
          <w:noProof/>
        </w:rPr>
        <w:t>List of CRs from RAN WG4 for TEIs</w:t>
      </w:r>
    </w:p>
    <w:p w14:paraId="600423F8" w14:textId="29A87B8A" w:rsidR="00480259" w:rsidRDefault="00A924D2" w:rsidP="00512C52">
      <w:pPr>
        <w:pStyle w:val="Heading2"/>
        <w:rPr>
          <w:rFonts w:cs="Arial"/>
          <w:noProof/>
        </w:rPr>
      </w:pPr>
      <w:r w:rsidRPr="00A924D2">
        <w:rPr>
          <w:noProof/>
        </w:rPr>
        <w:t>RP-252395</w:t>
      </w:r>
    </w:p>
    <w:p w14:paraId="19E4CE0B" w14:textId="391D746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24D2" w:rsidRPr="00A924D2">
        <w:rPr>
          <w:rFonts w:ascii="Arial" w:hAnsi="Arial" w:cs="Arial"/>
          <w:b/>
          <w:bCs/>
        </w:rPr>
        <w:t>RAN4 CRs to TEI15, TEI16, TEI17, TEI18</w:t>
      </w:r>
    </w:p>
    <w:p w14:paraId="79C13384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3B40" w:rsidRPr="00CA3B40" w14:paraId="3E407501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E70F4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41D80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0A730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EB49C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7B264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790FE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62A4D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59D8B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DBDFE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28E78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46D44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4A5E0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0692F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A3B40" w:rsidRPr="00CA3B40" w14:paraId="0F2CA69A" w14:textId="77777777" w:rsidTr="00F03D9A">
        <w:tc>
          <w:tcPr>
            <w:tcW w:w="879" w:type="dxa"/>
          </w:tcPr>
          <w:p w14:paraId="49D5837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1F20B5A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6122</w:t>
            </w:r>
          </w:p>
        </w:tc>
        <w:tc>
          <w:tcPr>
            <w:tcW w:w="517" w:type="dxa"/>
          </w:tcPr>
          <w:p w14:paraId="44E6CB6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16C7B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35F7F33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CR for TS 36.101 Remove the spurious emission requirements for band combinations coexisting with PHS system R18 [PHS_System]</w:t>
            </w:r>
          </w:p>
        </w:tc>
        <w:tc>
          <w:tcPr>
            <w:tcW w:w="517" w:type="dxa"/>
          </w:tcPr>
          <w:p w14:paraId="043A995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637" w:type="dxa"/>
          </w:tcPr>
          <w:p w14:paraId="57196AF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529165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44BD41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R4-2512897</w:t>
            </w:r>
          </w:p>
        </w:tc>
        <w:tc>
          <w:tcPr>
            <w:tcW w:w="1597" w:type="dxa"/>
          </w:tcPr>
          <w:p w14:paraId="3C13415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Nokia, KDDI</w:t>
            </w:r>
          </w:p>
        </w:tc>
        <w:tc>
          <w:tcPr>
            <w:tcW w:w="1122" w:type="dxa"/>
          </w:tcPr>
          <w:p w14:paraId="49BE135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1BF9236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6.6.3.3.1, 6.6.3.2, 6.6.3.2A</w:t>
            </w:r>
          </w:p>
        </w:tc>
        <w:tc>
          <w:tcPr>
            <w:tcW w:w="998" w:type="dxa"/>
          </w:tcPr>
          <w:p w14:paraId="3FCF4F9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36.521; TS/TR ... CR ... </w:t>
            </w:r>
          </w:p>
        </w:tc>
      </w:tr>
      <w:tr w:rsidR="00CA3B40" w:rsidRPr="00CA3B40" w14:paraId="796A6068" w14:textId="77777777" w:rsidTr="00F03D9A">
        <w:tc>
          <w:tcPr>
            <w:tcW w:w="879" w:type="dxa"/>
          </w:tcPr>
          <w:p w14:paraId="3F00208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02EC0EC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6123</w:t>
            </w:r>
          </w:p>
        </w:tc>
        <w:tc>
          <w:tcPr>
            <w:tcW w:w="517" w:type="dxa"/>
          </w:tcPr>
          <w:p w14:paraId="34FF527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0C64B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080D97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CR for TS 36.101 Remove the spurious emission requirements for band combinations coexisting with PHS system R19 [PHS_System]</w:t>
            </w:r>
          </w:p>
        </w:tc>
        <w:tc>
          <w:tcPr>
            <w:tcW w:w="517" w:type="dxa"/>
          </w:tcPr>
          <w:p w14:paraId="1A24407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7BC8F32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67254A0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C94E79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R4-2512898</w:t>
            </w:r>
          </w:p>
        </w:tc>
        <w:tc>
          <w:tcPr>
            <w:tcW w:w="1597" w:type="dxa"/>
          </w:tcPr>
          <w:p w14:paraId="1785AD4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Nokia, KDDI</w:t>
            </w:r>
          </w:p>
        </w:tc>
        <w:tc>
          <w:tcPr>
            <w:tcW w:w="1122" w:type="dxa"/>
          </w:tcPr>
          <w:p w14:paraId="7E5453D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0420D53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6.6.3.3.1, 6.6.3.2, 6.6.3.2A</w:t>
            </w:r>
          </w:p>
        </w:tc>
        <w:tc>
          <w:tcPr>
            <w:tcW w:w="998" w:type="dxa"/>
          </w:tcPr>
          <w:p w14:paraId="7AA079B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36.521; TS/TR ... CR ... </w:t>
            </w:r>
          </w:p>
        </w:tc>
      </w:tr>
      <w:tr w:rsidR="00CA3B40" w:rsidRPr="00CA3B40" w14:paraId="415AC63B" w14:textId="77777777" w:rsidTr="00F03D9A">
        <w:tc>
          <w:tcPr>
            <w:tcW w:w="879" w:type="dxa"/>
          </w:tcPr>
          <w:p w14:paraId="01016A9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36.102</w:t>
            </w:r>
          </w:p>
        </w:tc>
        <w:tc>
          <w:tcPr>
            <w:tcW w:w="637" w:type="dxa"/>
          </w:tcPr>
          <w:p w14:paraId="2E6329F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0085</w:t>
            </w:r>
          </w:p>
        </w:tc>
        <w:tc>
          <w:tcPr>
            <w:tcW w:w="517" w:type="dxa"/>
          </w:tcPr>
          <w:p w14:paraId="2D4D3C3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0C401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C03B1B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(TEI18) Updates related to NB-IoT inband operation in NTN NR [NTNNBIoT_inbandNTNNR]</w:t>
            </w:r>
          </w:p>
        </w:tc>
        <w:tc>
          <w:tcPr>
            <w:tcW w:w="517" w:type="dxa"/>
          </w:tcPr>
          <w:p w14:paraId="34C4DB1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16908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1FB325D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6C090B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R4-2511798</w:t>
            </w:r>
          </w:p>
        </w:tc>
        <w:tc>
          <w:tcPr>
            <w:tcW w:w="1597" w:type="dxa"/>
          </w:tcPr>
          <w:p w14:paraId="147B7E0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Viasat</w:t>
            </w:r>
          </w:p>
        </w:tc>
        <w:tc>
          <w:tcPr>
            <w:tcW w:w="1122" w:type="dxa"/>
          </w:tcPr>
          <w:p w14:paraId="609E1D4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2CD5B44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5.4B.2.3</w:t>
            </w:r>
          </w:p>
        </w:tc>
        <w:tc>
          <w:tcPr>
            <w:tcW w:w="998" w:type="dxa"/>
          </w:tcPr>
          <w:p w14:paraId="1D7234A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CA3B40" w:rsidRPr="00CA3B40" w14:paraId="0DD66A2F" w14:textId="77777777" w:rsidTr="00F03D9A">
        <w:tc>
          <w:tcPr>
            <w:tcW w:w="879" w:type="dxa"/>
          </w:tcPr>
          <w:p w14:paraId="52739DE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87E546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2874</w:t>
            </w:r>
          </w:p>
        </w:tc>
        <w:tc>
          <w:tcPr>
            <w:tcW w:w="517" w:type="dxa"/>
          </w:tcPr>
          <w:p w14:paraId="6179D6C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32645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A3F5C3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(TEI18) CR on 38.101-1 correction of HPUE band combination CA_n7B-n26A-n78A and CA_n7B-n78(2A) [HPUE_FR1_TDD_NR_CADC_SUL_R18]</w:t>
            </w:r>
          </w:p>
        </w:tc>
        <w:tc>
          <w:tcPr>
            <w:tcW w:w="517" w:type="dxa"/>
          </w:tcPr>
          <w:p w14:paraId="0BC11C7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6EF34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D78AF8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9F2D71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R4-2509233</w:t>
            </w:r>
          </w:p>
        </w:tc>
        <w:tc>
          <w:tcPr>
            <w:tcW w:w="1597" w:type="dxa"/>
          </w:tcPr>
          <w:p w14:paraId="7432494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 Corporation Ltd.</w:t>
            </w:r>
          </w:p>
        </w:tc>
        <w:tc>
          <w:tcPr>
            <w:tcW w:w="1122" w:type="dxa"/>
          </w:tcPr>
          <w:p w14:paraId="4832CE7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602672D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102E8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A3B40" w:rsidRPr="00CA3B40" w14:paraId="080EEE5F" w14:textId="77777777" w:rsidTr="00F03D9A">
        <w:tc>
          <w:tcPr>
            <w:tcW w:w="879" w:type="dxa"/>
          </w:tcPr>
          <w:p w14:paraId="75B43ED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EDB15D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2983</w:t>
            </w:r>
          </w:p>
        </w:tc>
        <w:tc>
          <w:tcPr>
            <w:tcW w:w="517" w:type="dxa"/>
          </w:tcPr>
          <w:p w14:paraId="55E2D12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797F518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68CD3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Rel-16. To add indication of modified MPR behavior [PHS_System_NRonly]</w:t>
            </w:r>
          </w:p>
        </w:tc>
        <w:tc>
          <w:tcPr>
            <w:tcW w:w="517" w:type="dxa"/>
          </w:tcPr>
          <w:p w14:paraId="639590F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637" w:type="dxa"/>
          </w:tcPr>
          <w:p w14:paraId="7BE759B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16.23.0</w:t>
            </w:r>
          </w:p>
        </w:tc>
        <w:tc>
          <w:tcPr>
            <w:tcW w:w="758" w:type="dxa"/>
          </w:tcPr>
          <w:p w14:paraId="75691F8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CEBC02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R4-2511811</w:t>
            </w:r>
          </w:p>
        </w:tc>
        <w:tc>
          <w:tcPr>
            <w:tcW w:w="1597" w:type="dxa"/>
          </w:tcPr>
          <w:p w14:paraId="5B3896D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Ericsson, Samsung, OPPO</w:t>
            </w:r>
          </w:p>
        </w:tc>
        <w:tc>
          <w:tcPr>
            <w:tcW w:w="1122" w:type="dxa"/>
          </w:tcPr>
          <w:p w14:paraId="24FF0EF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TEI16</w:t>
            </w:r>
          </w:p>
        </w:tc>
        <w:tc>
          <w:tcPr>
            <w:tcW w:w="2323" w:type="dxa"/>
          </w:tcPr>
          <w:p w14:paraId="67EF072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L.1</w:t>
            </w:r>
          </w:p>
        </w:tc>
        <w:tc>
          <w:tcPr>
            <w:tcW w:w="998" w:type="dxa"/>
          </w:tcPr>
          <w:p w14:paraId="57F25E0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CA3B40" w:rsidRPr="00CA3B40" w14:paraId="3EF8D47A" w14:textId="77777777" w:rsidTr="00F03D9A">
        <w:tc>
          <w:tcPr>
            <w:tcW w:w="879" w:type="dxa"/>
          </w:tcPr>
          <w:p w14:paraId="3FDB573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CAE260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517" w:type="dxa"/>
          </w:tcPr>
          <w:p w14:paraId="1FF6ED0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F1299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D5A18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Rel-17. To add indication of modified MPR behavior [PHS_System_NRonly]</w:t>
            </w:r>
          </w:p>
        </w:tc>
        <w:tc>
          <w:tcPr>
            <w:tcW w:w="517" w:type="dxa"/>
          </w:tcPr>
          <w:p w14:paraId="72A3AFA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0C96AF8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17.18.0</w:t>
            </w:r>
          </w:p>
        </w:tc>
        <w:tc>
          <w:tcPr>
            <w:tcW w:w="758" w:type="dxa"/>
          </w:tcPr>
          <w:p w14:paraId="0BD88C5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D8B8A5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R4-2511695</w:t>
            </w:r>
          </w:p>
        </w:tc>
        <w:tc>
          <w:tcPr>
            <w:tcW w:w="1597" w:type="dxa"/>
          </w:tcPr>
          <w:p w14:paraId="3D47FF8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Ericsson, Samsung, OPPO</w:t>
            </w:r>
          </w:p>
        </w:tc>
        <w:tc>
          <w:tcPr>
            <w:tcW w:w="1122" w:type="dxa"/>
          </w:tcPr>
          <w:p w14:paraId="0E23C86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TEI16</w:t>
            </w:r>
          </w:p>
        </w:tc>
        <w:tc>
          <w:tcPr>
            <w:tcW w:w="2323" w:type="dxa"/>
          </w:tcPr>
          <w:p w14:paraId="0DCBB46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L.1</w:t>
            </w:r>
          </w:p>
        </w:tc>
        <w:tc>
          <w:tcPr>
            <w:tcW w:w="998" w:type="dxa"/>
          </w:tcPr>
          <w:p w14:paraId="5AD52BA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CA3B40" w:rsidRPr="00CA3B40" w14:paraId="0CA578C3" w14:textId="77777777" w:rsidTr="00F03D9A">
        <w:tc>
          <w:tcPr>
            <w:tcW w:w="879" w:type="dxa"/>
          </w:tcPr>
          <w:p w14:paraId="6AFC1D3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4FAB3F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2985</w:t>
            </w:r>
          </w:p>
        </w:tc>
        <w:tc>
          <w:tcPr>
            <w:tcW w:w="517" w:type="dxa"/>
          </w:tcPr>
          <w:p w14:paraId="00D68F2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3E9A2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6AC422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Rel-18. To add indication of modified MPR behavior [PHS_System_NRonly]</w:t>
            </w:r>
          </w:p>
        </w:tc>
        <w:tc>
          <w:tcPr>
            <w:tcW w:w="517" w:type="dxa"/>
          </w:tcPr>
          <w:p w14:paraId="4972A6C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E74638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21AFFF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0DAA35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R4-2511696</w:t>
            </w:r>
          </w:p>
        </w:tc>
        <w:tc>
          <w:tcPr>
            <w:tcW w:w="1597" w:type="dxa"/>
          </w:tcPr>
          <w:p w14:paraId="1EB8F6B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Ericsson, Samsung, OPPO</w:t>
            </w:r>
          </w:p>
        </w:tc>
        <w:tc>
          <w:tcPr>
            <w:tcW w:w="1122" w:type="dxa"/>
          </w:tcPr>
          <w:p w14:paraId="38DD36C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TEI16</w:t>
            </w:r>
          </w:p>
        </w:tc>
        <w:tc>
          <w:tcPr>
            <w:tcW w:w="2323" w:type="dxa"/>
          </w:tcPr>
          <w:p w14:paraId="198B2C8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L.1</w:t>
            </w:r>
          </w:p>
        </w:tc>
        <w:tc>
          <w:tcPr>
            <w:tcW w:w="998" w:type="dxa"/>
          </w:tcPr>
          <w:p w14:paraId="0B385F1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CA3B40" w:rsidRPr="00CA3B40" w14:paraId="725885F4" w14:textId="77777777" w:rsidTr="00F03D9A">
        <w:tc>
          <w:tcPr>
            <w:tcW w:w="879" w:type="dxa"/>
          </w:tcPr>
          <w:p w14:paraId="43167E2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0F333B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2986</w:t>
            </w:r>
          </w:p>
        </w:tc>
        <w:tc>
          <w:tcPr>
            <w:tcW w:w="517" w:type="dxa"/>
          </w:tcPr>
          <w:p w14:paraId="1D13527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094E688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00DEF9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Rel-19. To add indication of modified MPR behavior [PHS_System_NRonly]</w:t>
            </w:r>
          </w:p>
        </w:tc>
        <w:tc>
          <w:tcPr>
            <w:tcW w:w="517" w:type="dxa"/>
          </w:tcPr>
          <w:p w14:paraId="51AC81A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61F7377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6418A35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03FB7F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R4-2512896</w:t>
            </w:r>
          </w:p>
        </w:tc>
        <w:tc>
          <w:tcPr>
            <w:tcW w:w="1597" w:type="dxa"/>
          </w:tcPr>
          <w:p w14:paraId="4780893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Ericsson, Samsung, OPPO</w:t>
            </w:r>
          </w:p>
        </w:tc>
        <w:tc>
          <w:tcPr>
            <w:tcW w:w="1122" w:type="dxa"/>
          </w:tcPr>
          <w:p w14:paraId="291DF08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TEI16</w:t>
            </w:r>
          </w:p>
        </w:tc>
        <w:tc>
          <w:tcPr>
            <w:tcW w:w="2323" w:type="dxa"/>
          </w:tcPr>
          <w:p w14:paraId="7CA25A0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L.1</w:t>
            </w:r>
          </w:p>
        </w:tc>
        <w:tc>
          <w:tcPr>
            <w:tcW w:w="998" w:type="dxa"/>
          </w:tcPr>
          <w:p w14:paraId="7B65256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CA3B40" w:rsidRPr="00CA3B40" w14:paraId="68B63106" w14:textId="77777777" w:rsidTr="00F03D9A">
        <w:tc>
          <w:tcPr>
            <w:tcW w:w="879" w:type="dxa"/>
          </w:tcPr>
          <w:p w14:paraId="4917E1F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3445ACF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1423</w:t>
            </w:r>
          </w:p>
        </w:tc>
        <w:tc>
          <w:tcPr>
            <w:tcW w:w="517" w:type="dxa"/>
          </w:tcPr>
          <w:p w14:paraId="70090B1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FC6F1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03F970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 CR for TS 38.101-3 Remove the spurious emission requirements for band combinations coexisting with PHS system [PHS_System]</w:t>
            </w:r>
          </w:p>
        </w:tc>
        <w:tc>
          <w:tcPr>
            <w:tcW w:w="517" w:type="dxa"/>
          </w:tcPr>
          <w:p w14:paraId="0292E70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637" w:type="dxa"/>
          </w:tcPr>
          <w:p w14:paraId="58B5C37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5017C65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B20742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R4-2512891</w:t>
            </w:r>
          </w:p>
        </w:tc>
        <w:tc>
          <w:tcPr>
            <w:tcW w:w="1597" w:type="dxa"/>
          </w:tcPr>
          <w:p w14:paraId="6715151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Samsung,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KDDI ,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Ericsson, Nokia, Apple</w:t>
            </w:r>
          </w:p>
        </w:tc>
        <w:tc>
          <w:tcPr>
            <w:tcW w:w="1122" w:type="dxa"/>
          </w:tcPr>
          <w:p w14:paraId="2ED72F8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1046566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6CC45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A3B40" w:rsidRPr="00CA3B40" w14:paraId="662B21CC" w14:textId="77777777" w:rsidTr="00F03D9A">
        <w:tc>
          <w:tcPr>
            <w:tcW w:w="879" w:type="dxa"/>
          </w:tcPr>
          <w:p w14:paraId="30839C2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38.101-3</w:t>
            </w:r>
          </w:p>
        </w:tc>
        <w:tc>
          <w:tcPr>
            <w:tcW w:w="637" w:type="dxa"/>
          </w:tcPr>
          <w:p w14:paraId="440A705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1424</w:t>
            </w:r>
          </w:p>
        </w:tc>
        <w:tc>
          <w:tcPr>
            <w:tcW w:w="517" w:type="dxa"/>
          </w:tcPr>
          <w:p w14:paraId="5F8584B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412DA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F81635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 CR for TS 38.101-3 Remove the spurious emission requirements for band combinations coexisting with PHS system [PHS_System]</w:t>
            </w:r>
          </w:p>
        </w:tc>
        <w:tc>
          <w:tcPr>
            <w:tcW w:w="517" w:type="dxa"/>
          </w:tcPr>
          <w:p w14:paraId="21CBF9B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9387CF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71DBC4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ACCFFB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R4-2512892</w:t>
            </w:r>
          </w:p>
        </w:tc>
        <w:tc>
          <w:tcPr>
            <w:tcW w:w="1597" w:type="dxa"/>
          </w:tcPr>
          <w:p w14:paraId="357B803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Samsung, KDDI, Nokia, Ericsson, Apple</w:t>
            </w:r>
          </w:p>
        </w:tc>
        <w:tc>
          <w:tcPr>
            <w:tcW w:w="1122" w:type="dxa"/>
          </w:tcPr>
          <w:p w14:paraId="5DF2FBF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4DBA580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D0D29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A3B40" w:rsidRPr="00CA3B40" w14:paraId="6D383A3A" w14:textId="77777777" w:rsidTr="00F03D9A">
        <w:tc>
          <w:tcPr>
            <w:tcW w:w="879" w:type="dxa"/>
          </w:tcPr>
          <w:p w14:paraId="1FBC8B7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1F4033C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0734</w:t>
            </w:r>
          </w:p>
        </w:tc>
        <w:tc>
          <w:tcPr>
            <w:tcW w:w="517" w:type="dxa"/>
          </w:tcPr>
          <w:p w14:paraId="7D0FD67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A3D71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1F7F865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(NR_newRAT-Core, TEI18) CR to TS 38.104: correction of OTA Tx IMD wanted signal characteristics [OTA_Tx_IMD_signal]</w:t>
            </w:r>
          </w:p>
        </w:tc>
        <w:tc>
          <w:tcPr>
            <w:tcW w:w="517" w:type="dxa"/>
          </w:tcPr>
          <w:p w14:paraId="7A52850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C68FA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3E81A40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E7D85E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R4-2512639</w:t>
            </w:r>
          </w:p>
        </w:tc>
        <w:tc>
          <w:tcPr>
            <w:tcW w:w="1597" w:type="dxa"/>
          </w:tcPr>
          <w:p w14:paraId="0086594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D1B4C9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NR_newRAT-Core, TEI18</w:t>
            </w:r>
          </w:p>
        </w:tc>
        <w:tc>
          <w:tcPr>
            <w:tcW w:w="2323" w:type="dxa"/>
          </w:tcPr>
          <w:p w14:paraId="5B55E9E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FA952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A3B40" w:rsidRPr="00CA3B40" w14:paraId="6262E7E0" w14:textId="77777777" w:rsidTr="00F03D9A">
        <w:tc>
          <w:tcPr>
            <w:tcW w:w="879" w:type="dxa"/>
          </w:tcPr>
          <w:p w14:paraId="211EAD1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30E34C7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0735</w:t>
            </w:r>
          </w:p>
        </w:tc>
        <w:tc>
          <w:tcPr>
            <w:tcW w:w="517" w:type="dxa"/>
          </w:tcPr>
          <w:p w14:paraId="1AF8FD1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1169D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0162FD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(NR_newRAT-Core, TEI18) CR to TS 38.104: correction of OTA Tx IMD wanted signal characteristics [OTA_Tx_IMD_signal]</w:t>
            </w:r>
          </w:p>
        </w:tc>
        <w:tc>
          <w:tcPr>
            <w:tcW w:w="517" w:type="dxa"/>
          </w:tcPr>
          <w:p w14:paraId="6E359FD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A430F4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9ADA8D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633846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R4-2511546</w:t>
            </w:r>
          </w:p>
        </w:tc>
        <w:tc>
          <w:tcPr>
            <w:tcW w:w="1597" w:type="dxa"/>
          </w:tcPr>
          <w:p w14:paraId="716BD2D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0835C8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NR_newRAT-Core, TEI18</w:t>
            </w:r>
          </w:p>
        </w:tc>
        <w:tc>
          <w:tcPr>
            <w:tcW w:w="2323" w:type="dxa"/>
          </w:tcPr>
          <w:p w14:paraId="5A80FD9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9.8.2</w:t>
            </w:r>
          </w:p>
        </w:tc>
        <w:tc>
          <w:tcPr>
            <w:tcW w:w="998" w:type="dxa"/>
          </w:tcPr>
          <w:p w14:paraId="218E125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A3B40" w:rsidRPr="00CA3B40" w14:paraId="73228549" w14:textId="77777777" w:rsidTr="00F03D9A">
        <w:tc>
          <w:tcPr>
            <w:tcW w:w="879" w:type="dxa"/>
          </w:tcPr>
          <w:p w14:paraId="07666CC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7F6786B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0119</w:t>
            </w:r>
          </w:p>
        </w:tc>
        <w:tc>
          <w:tcPr>
            <w:tcW w:w="517" w:type="dxa"/>
          </w:tcPr>
          <w:p w14:paraId="41A85A2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972FD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D13CC6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18)CR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TS38.108, Correction on reference sensitivity levels requirement apply to SAN that supports NB-IoT operation in NTN NR in-band[NTNNBIoT_inbandNTNNR]</w:t>
            </w:r>
          </w:p>
        </w:tc>
        <w:tc>
          <w:tcPr>
            <w:tcW w:w="517" w:type="dxa"/>
          </w:tcPr>
          <w:p w14:paraId="6B95A8B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75724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18.7.0</w:t>
            </w:r>
          </w:p>
        </w:tc>
        <w:tc>
          <w:tcPr>
            <w:tcW w:w="758" w:type="dxa"/>
          </w:tcPr>
          <w:p w14:paraId="1FAD0D7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CE97C1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R4-2509348</w:t>
            </w:r>
          </w:p>
        </w:tc>
        <w:tc>
          <w:tcPr>
            <w:tcW w:w="1597" w:type="dxa"/>
          </w:tcPr>
          <w:p w14:paraId="344B837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FFF034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052EC57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594E6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A3B40" w:rsidRPr="00CA3B40" w14:paraId="5A8E0B81" w14:textId="77777777" w:rsidTr="00F03D9A">
        <w:tc>
          <w:tcPr>
            <w:tcW w:w="879" w:type="dxa"/>
          </w:tcPr>
          <w:p w14:paraId="0E602BB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1A790DF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0120</w:t>
            </w:r>
          </w:p>
        </w:tc>
        <w:tc>
          <w:tcPr>
            <w:tcW w:w="517" w:type="dxa"/>
          </w:tcPr>
          <w:p w14:paraId="311A002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845A7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9905F7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18)CR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TS38.108, Correction on reference sensitivity levels requirement apply to SAN that supports NB-IoT operation in NTN NR in-band[NTNNBIoT_inbandNTNNR]</w:t>
            </w:r>
          </w:p>
        </w:tc>
        <w:tc>
          <w:tcPr>
            <w:tcW w:w="517" w:type="dxa"/>
          </w:tcPr>
          <w:p w14:paraId="62AAAA2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484E58C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0B1D15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0B8F62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R4-2509349</w:t>
            </w:r>
          </w:p>
        </w:tc>
        <w:tc>
          <w:tcPr>
            <w:tcW w:w="1597" w:type="dxa"/>
          </w:tcPr>
          <w:p w14:paraId="12C7560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043C7AD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1F41C00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70CDA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A3B40" w:rsidRPr="00CA3B40" w14:paraId="0F361433" w14:textId="77777777" w:rsidTr="00F03D9A">
        <w:tc>
          <w:tcPr>
            <w:tcW w:w="879" w:type="dxa"/>
          </w:tcPr>
          <w:p w14:paraId="165C488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6D5735C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0124</w:t>
            </w:r>
          </w:p>
        </w:tc>
        <w:tc>
          <w:tcPr>
            <w:tcW w:w="517" w:type="dxa"/>
          </w:tcPr>
          <w:p w14:paraId="45B6680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C2E8C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2D6918A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(TEI18) CR for 38.108, Correction on SAN channel bandwidth [NTNNBIoT_inbandNTNNR]</w:t>
            </w:r>
          </w:p>
        </w:tc>
        <w:tc>
          <w:tcPr>
            <w:tcW w:w="517" w:type="dxa"/>
          </w:tcPr>
          <w:p w14:paraId="33E26F0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CADD5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18.7.0</w:t>
            </w:r>
          </w:p>
        </w:tc>
        <w:tc>
          <w:tcPr>
            <w:tcW w:w="758" w:type="dxa"/>
          </w:tcPr>
          <w:p w14:paraId="51999B4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CE7FD9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R4-2512637</w:t>
            </w:r>
          </w:p>
        </w:tc>
        <w:tc>
          <w:tcPr>
            <w:tcW w:w="1597" w:type="dxa"/>
          </w:tcPr>
          <w:p w14:paraId="3AF8662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674511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1756E40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7694C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A3B40" w:rsidRPr="00CA3B40" w14:paraId="280BF901" w14:textId="77777777" w:rsidTr="00F03D9A">
        <w:tc>
          <w:tcPr>
            <w:tcW w:w="879" w:type="dxa"/>
          </w:tcPr>
          <w:p w14:paraId="28B198B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403C29B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0125</w:t>
            </w:r>
          </w:p>
        </w:tc>
        <w:tc>
          <w:tcPr>
            <w:tcW w:w="517" w:type="dxa"/>
          </w:tcPr>
          <w:p w14:paraId="5F19937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3B46B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4140E4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(TEI18) CR for 38.108, Correction on SAN channel bandwidth [NTNNBIoT_inbandNTNNR]</w:t>
            </w:r>
          </w:p>
        </w:tc>
        <w:tc>
          <w:tcPr>
            <w:tcW w:w="517" w:type="dxa"/>
          </w:tcPr>
          <w:p w14:paraId="50749E1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4E2ED6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0BAF9C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00C8A2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R4-2509366</w:t>
            </w:r>
          </w:p>
        </w:tc>
        <w:tc>
          <w:tcPr>
            <w:tcW w:w="1597" w:type="dxa"/>
          </w:tcPr>
          <w:p w14:paraId="4C1CCB9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07BC30E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59AC28B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3, 6.3, 7.3, 7.5, 7.8, 9.4, 10.4, 10.9</w:t>
            </w:r>
          </w:p>
        </w:tc>
        <w:tc>
          <w:tcPr>
            <w:tcW w:w="998" w:type="dxa"/>
          </w:tcPr>
          <w:p w14:paraId="3CA1D8E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CA3B40" w:rsidRPr="00CA3B40" w14:paraId="42080252" w14:textId="77777777" w:rsidTr="00F03D9A">
        <w:tc>
          <w:tcPr>
            <w:tcW w:w="879" w:type="dxa"/>
          </w:tcPr>
          <w:p w14:paraId="6E5C6D5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ADB4B2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5960</w:t>
            </w:r>
          </w:p>
        </w:tc>
        <w:tc>
          <w:tcPr>
            <w:tcW w:w="517" w:type="dxa"/>
          </w:tcPr>
          <w:p w14:paraId="79DE884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1E204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43C8DE3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measurement of inter-EUTRAN cells [Meas_inter-RAT_cells]</w:t>
            </w:r>
          </w:p>
        </w:tc>
        <w:tc>
          <w:tcPr>
            <w:tcW w:w="517" w:type="dxa"/>
          </w:tcPr>
          <w:p w14:paraId="0C02CEF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C97B9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6696543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029F3C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R4-2511039</w:t>
            </w:r>
          </w:p>
        </w:tc>
        <w:tc>
          <w:tcPr>
            <w:tcW w:w="1597" w:type="dxa"/>
          </w:tcPr>
          <w:p w14:paraId="547A412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71218A6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2EC724C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4.2.2.5</w:t>
            </w:r>
          </w:p>
        </w:tc>
        <w:tc>
          <w:tcPr>
            <w:tcW w:w="998" w:type="dxa"/>
          </w:tcPr>
          <w:p w14:paraId="28D9AE7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A3B40" w:rsidRPr="00CA3B40" w14:paraId="0959907F" w14:textId="77777777" w:rsidTr="00F03D9A">
        <w:tc>
          <w:tcPr>
            <w:tcW w:w="879" w:type="dxa"/>
          </w:tcPr>
          <w:p w14:paraId="484DE8D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6FEB67C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5961</w:t>
            </w:r>
          </w:p>
        </w:tc>
        <w:tc>
          <w:tcPr>
            <w:tcW w:w="517" w:type="dxa"/>
          </w:tcPr>
          <w:p w14:paraId="34F878E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42563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AF3175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on measurement of inter-EUTRAN cells [Meas_inter-RAT_cells]</w:t>
            </w:r>
          </w:p>
        </w:tc>
        <w:tc>
          <w:tcPr>
            <w:tcW w:w="517" w:type="dxa"/>
          </w:tcPr>
          <w:p w14:paraId="5AD3FCE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19A646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B0B145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317512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R4-2511040</w:t>
            </w:r>
          </w:p>
        </w:tc>
        <w:tc>
          <w:tcPr>
            <w:tcW w:w="1597" w:type="dxa"/>
          </w:tcPr>
          <w:p w14:paraId="50910408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66548FF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552376C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4.2.2.5</w:t>
            </w:r>
          </w:p>
        </w:tc>
        <w:tc>
          <w:tcPr>
            <w:tcW w:w="998" w:type="dxa"/>
          </w:tcPr>
          <w:p w14:paraId="4C919DA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A3B40" w:rsidRPr="00CA3B40" w14:paraId="0E8CF66F" w14:textId="77777777" w:rsidTr="00F03D9A">
        <w:tc>
          <w:tcPr>
            <w:tcW w:w="879" w:type="dxa"/>
          </w:tcPr>
          <w:p w14:paraId="4C090B8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20C77D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6008</w:t>
            </w:r>
          </w:p>
        </w:tc>
        <w:tc>
          <w:tcPr>
            <w:tcW w:w="517" w:type="dxa"/>
          </w:tcPr>
          <w:p w14:paraId="035E2A4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87CD7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AE21D8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(TEI15) CR on TCs with testability issues [TC with testability issue]</w:t>
            </w:r>
          </w:p>
        </w:tc>
        <w:tc>
          <w:tcPr>
            <w:tcW w:w="517" w:type="dxa"/>
          </w:tcPr>
          <w:p w14:paraId="5F92BE7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A0FA6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15.30.0</w:t>
            </w:r>
          </w:p>
        </w:tc>
        <w:tc>
          <w:tcPr>
            <w:tcW w:w="758" w:type="dxa"/>
          </w:tcPr>
          <w:p w14:paraId="09B3E75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5BFA45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R4-2511682</w:t>
            </w:r>
          </w:p>
        </w:tc>
        <w:tc>
          <w:tcPr>
            <w:tcW w:w="1597" w:type="dxa"/>
          </w:tcPr>
          <w:p w14:paraId="34116BD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B63BC3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TEI15</w:t>
            </w:r>
          </w:p>
        </w:tc>
        <w:tc>
          <w:tcPr>
            <w:tcW w:w="2323" w:type="dxa"/>
          </w:tcPr>
          <w:p w14:paraId="5C38C6B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A.3.13A, A.3.13A.1, A.3.13A.2, A.3.13A.3, A.3.13A.4 </w:t>
            </w:r>
          </w:p>
        </w:tc>
        <w:tc>
          <w:tcPr>
            <w:tcW w:w="998" w:type="dxa"/>
          </w:tcPr>
          <w:p w14:paraId="092C964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A3B40" w:rsidRPr="00CA3B40" w14:paraId="192450E5" w14:textId="77777777" w:rsidTr="00F03D9A">
        <w:tc>
          <w:tcPr>
            <w:tcW w:w="879" w:type="dxa"/>
          </w:tcPr>
          <w:p w14:paraId="50D6CA5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B1DCA3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6009</w:t>
            </w:r>
          </w:p>
        </w:tc>
        <w:tc>
          <w:tcPr>
            <w:tcW w:w="517" w:type="dxa"/>
          </w:tcPr>
          <w:p w14:paraId="20E392EC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8833A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31CE2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(TEI16) CR on TCs with testability issues [TC with testability issue]</w:t>
            </w:r>
          </w:p>
        </w:tc>
        <w:tc>
          <w:tcPr>
            <w:tcW w:w="517" w:type="dxa"/>
          </w:tcPr>
          <w:p w14:paraId="42BDA0A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C815C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16.24.0</w:t>
            </w:r>
          </w:p>
        </w:tc>
        <w:tc>
          <w:tcPr>
            <w:tcW w:w="758" w:type="dxa"/>
          </w:tcPr>
          <w:p w14:paraId="39F7821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746019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R4-2511683</w:t>
            </w:r>
          </w:p>
        </w:tc>
        <w:tc>
          <w:tcPr>
            <w:tcW w:w="1597" w:type="dxa"/>
          </w:tcPr>
          <w:p w14:paraId="03B722B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3BCB1A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TEI16</w:t>
            </w:r>
          </w:p>
        </w:tc>
        <w:tc>
          <w:tcPr>
            <w:tcW w:w="2323" w:type="dxa"/>
          </w:tcPr>
          <w:p w14:paraId="18F863A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A.3.13A, A.3.13A.1, A.3.13A.2, A.3.13A.3, A.3.13A.4 </w:t>
            </w:r>
          </w:p>
        </w:tc>
        <w:tc>
          <w:tcPr>
            <w:tcW w:w="998" w:type="dxa"/>
          </w:tcPr>
          <w:p w14:paraId="0C14E866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A3B40" w:rsidRPr="00CA3B40" w14:paraId="7A7776DA" w14:textId="77777777" w:rsidTr="00F03D9A">
        <w:tc>
          <w:tcPr>
            <w:tcW w:w="879" w:type="dxa"/>
          </w:tcPr>
          <w:p w14:paraId="214031B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6C1039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6010</w:t>
            </w:r>
          </w:p>
        </w:tc>
        <w:tc>
          <w:tcPr>
            <w:tcW w:w="517" w:type="dxa"/>
          </w:tcPr>
          <w:p w14:paraId="25B483B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2DC99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9C667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(TEI17) CR on TCs with testability issues [TC with testability issue]</w:t>
            </w:r>
          </w:p>
        </w:tc>
        <w:tc>
          <w:tcPr>
            <w:tcW w:w="517" w:type="dxa"/>
          </w:tcPr>
          <w:p w14:paraId="6714130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2A38E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17.18.1</w:t>
            </w:r>
          </w:p>
        </w:tc>
        <w:tc>
          <w:tcPr>
            <w:tcW w:w="758" w:type="dxa"/>
          </w:tcPr>
          <w:p w14:paraId="56D4BA99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A07558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R4-2511684</w:t>
            </w:r>
          </w:p>
        </w:tc>
        <w:tc>
          <w:tcPr>
            <w:tcW w:w="1597" w:type="dxa"/>
          </w:tcPr>
          <w:p w14:paraId="4668DCA2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FE4FC5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TEI17</w:t>
            </w:r>
          </w:p>
        </w:tc>
        <w:tc>
          <w:tcPr>
            <w:tcW w:w="2323" w:type="dxa"/>
          </w:tcPr>
          <w:p w14:paraId="4EB2102A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A.3.13A, A.3.13A.1, A.3.13A.2, A.3.13A.3, A.3.13A.4 </w:t>
            </w:r>
          </w:p>
        </w:tc>
        <w:tc>
          <w:tcPr>
            <w:tcW w:w="998" w:type="dxa"/>
          </w:tcPr>
          <w:p w14:paraId="202304AF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A3B40" w:rsidRPr="00CA3B40" w14:paraId="5C5AA1CA" w14:textId="77777777" w:rsidTr="00F03D9A">
        <w:tc>
          <w:tcPr>
            <w:tcW w:w="879" w:type="dxa"/>
          </w:tcPr>
          <w:p w14:paraId="54177BC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3F3B757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6011</w:t>
            </w:r>
          </w:p>
        </w:tc>
        <w:tc>
          <w:tcPr>
            <w:tcW w:w="517" w:type="dxa"/>
          </w:tcPr>
          <w:p w14:paraId="57CD53B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11FF9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7C86B803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(TEI18) CR on TCs with testability issues [TC with testability issue]</w:t>
            </w:r>
          </w:p>
        </w:tc>
        <w:tc>
          <w:tcPr>
            <w:tcW w:w="517" w:type="dxa"/>
          </w:tcPr>
          <w:p w14:paraId="574E56F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6BB9D1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18.10.0</w:t>
            </w:r>
          </w:p>
        </w:tc>
        <w:tc>
          <w:tcPr>
            <w:tcW w:w="758" w:type="dxa"/>
          </w:tcPr>
          <w:p w14:paraId="06C47094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91F95BD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R4-2511685</w:t>
            </w:r>
          </w:p>
        </w:tc>
        <w:tc>
          <w:tcPr>
            <w:tcW w:w="1597" w:type="dxa"/>
          </w:tcPr>
          <w:p w14:paraId="0BC04170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99B2DFE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TEI18</w:t>
            </w:r>
          </w:p>
        </w:tc>
        <w:tc>
          <w:tcPr>
            <w:tcW w:w="2323" w:type="dxa"/>
          </w:tcPr>
          <w:p w14:paraId="01404DFB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A.3.13A, A.3.13A.1, A.3.13A.2, A.3.13A.3, A.3.13A.4, A.3.13A.5 </w:t>
            </w:r>
          </w:p>
        </w:tc>
        <w:tc>
          <w:tcPr>
            <w:tcW w:w="998" w:type="dxa"/>
          </w:tcPr>
          <w:p w14:paraId="1AFC4E75" w14:textId="77777777" w:rsidR="00CA3B40" w:rsidRPr="00CA3B40" w:rsidRDefault="00CA3B40" w:rsidP="00CA3B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A3B4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65734BAD" w14:textId="77777777" w:rsidR="003700A0" w:rsidRDefault="003700A0" w:rsidP="003700A0"/>
    <w:p w14:paraId="19B07DFA" w14:textId="734874A7" w:rsidR="00480259" w:rsidRDefault="00A924D2" w:rsidP="00A924D2">
      <w:pPr>
        <w:pStyle w:val="Heading1"/>
      </w:pPr>
      <w:bookmarkStart w:id="3" w:name="_Hlk208391175"/>
      <w:r>
        <w:rPr>
          <w:noProof/>
        </w:rPr>
        <w:t xml:space="preserve">List of CRs from RAN WG4 for AI </w:t>
      </w:r>
      <w:r w:rsidRPr="00A924D2">
        <w:rPr>
          <w:noProof/>
        </w:rPr>
        <w:t>9.7.2.1</w:t>
      </w:r>
      <w:bookmarkEnd w:id="3"/>
    </w:p>
    <w:p w14:paraId="36E1E0F9" w14:textId="51DA07B0" w:rsidR="00480259" w:rsidRDefault="00A924D2" w:rsidP="00512C52">
      <w:pPr>
        <w:pStyle w:val="Heading2"/>
        <w:rPr>
          <w:rFonts w:cs="Arial"/>
          <w:noProof/>
        </w:rPr>
      </w:pPr>
      <w:r w:rsidRPr="00A924D2">
        <w:rPr>
          <w:noProof/>
        </w:rPr>
        <w:t>RP-252396</w:t>
      </w:r>
    </w:p>
    <w:p w14:paraId="12808368" w14:textId="79D710FF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24D2" w:rsidRPr="00A924D2">
        <w:rPr>
          <w:rFonts w:ascii="Arial" w:hAnsi="Arial" w:cs="Arial"/>
          <w:b/>
          <w:bCs/>
        </w:rPr>
        <w:t>RAN4 CRs to DC_R19_xBLTE_yBNR</w:t>
      </w:r>
    </w:p>
    <w:p w14:paraId="673DE32D" w14:textId="7A147CAB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A924D2" w:rsidRPr="00A924D2">
        <w:rPr>
          <w:rFonts w:ascii="Arial" w:hAnsi="Arial" w:cs="Arial"/>
          <w:b/>
          <w:bCs/>
        </w:rPr>
        <w:t>9.7.2.1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3B66" w:rsidRPr="00D83B66" w14:paraId="62F02D19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D55D0A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5F0733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A3FCB4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2262AC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306628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CBE82C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969914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7B7DD7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977853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EFCC1C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7644B5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36BB62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BF5A18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D83B66" w:rsidRPr="00D83B66" w14:paraId="6DFF3F8D" w14:textId="77777777" w:rsidTr="00F03D9A">
        <w:tc>
          <w:tcPr>
            <w:tcW w:w="879" w:type="dxa"/>
          </w:tcPr>
          <w:p w14:paraId="32FF04E1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7C6AFBAF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1419</w:t>
            </w:r>
          </w:p>
        </w:tc>
        <w:tc>
          <w:tcPr>
            <w:tcW w:w="517" w:type="dxa"/>
          </w:tcPr>
          <w:p w14:paraId="2F466183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1798A9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6485C78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DC_R19_xBLTE_yBNR</w:t>
            </w:r>
          </w:p>
        </w:tc>
        <w:tc>
          <w:tcPr>
            <w:tcW w:w="517" w:type="dxa"/>
          </w:tcPr>
          <w:p w14:paraId="11102F9A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4FEEFC7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33416E0D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027AA82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R4-2510901</w:t>
            </w:r>
          </w:p>
        </w:tc>
        <w:tc>
          <w:tcPr>
            <w:tcW w:w="1597" w:type="dxa"/>
          </w:tcPr>
          <w:p w14:paraId="3CC52980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Nokia, CHTTL, LG Electronics, Samsung</w:t>
            </w:r>
          </w:p>
        </w:tc>
        <w:tc>
          <w:tcPr>
            <w:tcW w:w="1122" w:type="dxa"/>
          </w:tcPr>
          <w:p w14:paraId="72D5D91B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DC_R19_xBLTE_yBNR</w:t>
            </w:r>
          </w:p>
        </w:tc>
        <w:tc>
          <w:tcPr>
            <w:tcW w:w="2323" w:type="dxa"/>
          </w:tcPr>
          <w:p w14:paraId="10F6D733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AA72B4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83B66" w:rsidRPr="00D83B66" w14:paraId="2F94D83F" w14:textId="77777777" w:rsidTr="00F03D9A">
        <w:tc>
          <w:tcPr>
            <w:tcW w:w="879" w:type="dxa"/>
          </w:tcPr>
          <w:p w14:paraId="7435EE18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53FC01E2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1422</w:t>
            </w:r>
          </w:p>
        </w:tc>
        <w:tc>
          <w:tcPr>
            <w:tcW w:w="517" w:type="dxa"/>
          </w:tcPr>
          <w:p w14:paraId="05E11BFD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FB6711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2ADCCD1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CR 38.101-3 correcting 3DL EN-DC configurations</w:t>
            </w:r>
          </w:p>
        </w:tc>
        <w:tc>
          <w:tcPr>
            <w:tcW w:w="517" w:type="dxa"/>
          </w:tcPr>
          <w:p w14:paraId="10975F5F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32734A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C7DA511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B324615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R4-2512857</w:t>
            </w:r>
          </w:p>
        </w:tc>
        <w:tc>
          <w:tcPr>
            <w:tcW w:w="1597" w:type="dxa"/>
          </w:tcPr>
          <w:p w14:paraId="72B7635A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06B57BB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DC_R19_xBLTE_yBNR-Core</w:t>
            </w:r>
          </w:p>
        </w:tc>
        <w:tc>
          <w:tcPr>
            <w:tcW w:w="2323" w:type="dxa"/>
          </w:tcPr>
          <w:p w14:paraId="311140EE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7.3B.3</w:t>
            </w:r>
          </w:p>
        </w:tc>
        <w:tc>
          <w:tcPr>
            <w:tcW w:w="998" w:type="dxa"/>
          </w:tcPr>
          <w:p w14:paraId="7DF4B370" w14:textId="77777777" w:rsidR="00D83B66" w:rsidRPr="00D83B66" w:rsidRDefault="00D83B66" w:rsidP="00D83B6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D83B66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</w:tbl>
    <w:p w14:paraId="35608165" w14:textId="77777777" w:rsidR="00286B9B" w:rsidRDefault="00286B9B" w:rsidP="00286B9B"/>
    <w:p w14:paraId="7BF27C6D" w14:textId="1AD423B2" w:rsidR="00480259" w:rsidRDefault="00A924D2" w:rsidP="00A924D2">
      <w:pPr>
        <w:pStyle w:val="Heading1"/>
      </w:pPr>
      <w:r>
        <w:rPr>
          <w:noProof/>
        </w:rPr>
        <w:t xml:space="preserve">List of CRs from RAN WG4 for AI </w:t>
      </w:r>
      <w:r w:rsidRPr="00A924D2">
        <w:rPr>
          <w:noProof/>
        </w:rPr>
        <w:t>9.7.2.4</w:t>
      </w:r>
    </w:p>
    <w:p w14:paraId="0FE79907" w14:textId="277F2B92" w:rsidR="00480259" w:rsidRDefault="00A924D2" w:rsidP="00512C52">
      <w:pPr>
        <w:pStyle w:val="Heading2"/>
        <w:rPr>
          <w:rFonts w:cs="Arial"/>
          <w:noProof/>
        </w:rPr>
      </w:pPr>
      <w:r w:rsidRPr="00A924D2">
        <w:rPr>
          <w:noProof/>
        </w:rPr>
        <w:t>RP-252397</w:t>
      </w:r>
    </w:p>
    <w:p w14:paraId="42E6576B" w14:textId="736AF7D5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24D2" w:rsidRPr="00A924D2">
        <w:rPr>
          <w:rFonts w:ascii="Arial" w:hAnsi="Arial" w:cs="Arial"/>
          <w:b/>
          <w:bCs/>
        </w:rPr>
        <w:t>RAN4 CRs to DL_intrpt_combos_TxSW_R19</w:t>
      </w:r>
    </w:p>
    <w:p w14:paraId="19B46E5A" w14:textId="38EC1E6E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A924D2" w:rsidRPr="00A924D2">
        <w:rPr>
          <w:rFonts w:ascii="Arial" w:hAnsi="Arial" w:cs="Arial"/>
          <w:b/>
          <w:bCs/>
        </w:rPr>
        <w:t>9.7.2.4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6763E" w:rsidRPr="00F6763E" w14:paraId="7F54BAC9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B691D7C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9CDFD5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43DAA6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27FE47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52B9E5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B24056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5AFB48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066E368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2ED623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D9CFE2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0902C6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BC0818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8F7A54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6763E" w:rsidRPr="00F6763E" w14:paraId="4259DF19" w14:textId="77777777" w:rsidTr="00F03D9A">
        <w:tc>
          <w:tcPr>
            <w:tcW w:w="879" w:type="dxa"/>
          </w:tcPr>
          <w:p w14:paraId="708E9BCA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29FB8E71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2974</w:t>
            </w:r>
          </w:p>
        </w:tc>
        <w:tc>
          <w:tcPr>
            <w:tcW w:w="517" w:type="dxa"/>
          </w:tcPr>
          <w:p w14:paraId="32945AD8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6DE97D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3A30BCC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Big CR to 38.101-1 Introduce no DL interruption clarification for CA at dynamic Tx Switching in uplink</w:t>
            </w:r>
          </w:p>
        </w:tc>
        <w:tc>
          <w:tcPr>
            <w:tcW w:w="517" w:type="dxa"/>
          </w:tcPr>
          <w:p w14:paraId="71084B1A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636206A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45865D65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EB9D231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R4-2510518</w:t>
            </w:r>
          </w:p>
        </w:tc>
        <w:tc>
          <w:tcPr>
            <w:tcW w:w="1597" w:type="dxa"/>
          </w:tcPr>
          <w:p w14:paraId="49C18E39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2179F42E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6763E">
              <w:rPr>
                <w:rFonts w:ascii="Calibri" w:eastAsia="Calibri" w:hAnsi="Calibri"/>
                <w:sz w:val="16"/>
                <w:szCs w:val="16"/>
                <w:lang w:eastAsia="en-US"/>
              </w:rPr>
              <w:t>DL_intrpt_combos_TxSW_R19-Core</w:t>
            </w:r>
          </w:p>
        </w:tc>
        <w:tc>
          <w:tcPr>
            <w:tcW w:w="2323" w:type="dxa"/>
          </w:tcPr>
          <w:p w14:paraId="5E994986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A67817" w14:textId="77777777" w:rsidR="00F6763E" w:rsidRPr="00F6763E" w:rsidRDefault="00F6763E" w:rsidP="00F6763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5E88859" w14:textId="77777777" w:rsidR="00286B9B" w:rsidRDefault="00286B9B" w:rsidP="00286B9B"/>
    <w:p w14:paraId="4FC1D330" w14:textId="4A8C80B1" w:rsidR="00480259" w:rsidRDefault="00A924D2" w:rsidP="00A924D2">
      <w:pPr>
        <w:pStyle w:val="Heading1"/>
      </w:pPr>
      <w:r>
        <w:rPr>
          <w:noProof/>
        </w:rPr>
        <w:t xml:space="preserve">List of CRs from RAN WG4 for AI </w:t>
      </w:r>
      <w:r w:rsidRPr="00A924D2">
        <w:rPr>
          <w:noProof/>
        </w:rPr>
        <w:t>9.6.2.1</w:t>
      </w:r>
    </w:p>
    <w:p w14:paraId="0DFC2E1A" w14:textId="0C9F1188" w:rsidR="00480259" w:rsidRDefault="00A924D2" w:rsidP="00512C52">
      <w:pPr>
        <w:pStyle w:val="Heading2"/>
        <w:rPr>
          <w:rFonts w:cs="Arial"/>
          <w:noProof/>
        </w:rPr>
      </w:pPr>
      <w:r w:rsidRPr="00A924D2">
        <w:rPr>
          <w:noProof/>
        </w:rPr>
        <w:t>RP-25239</w:t>
      </w:r>
      <w:r>
        <w:rPr>
          <w:noProof/>
        </w:rPr>
        <w:t>8</w:t>
      </w:r>
    </w:p>
    <w:p w14:paraId="1E815F55" w14:textId="21748A60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24D2" w:rsidRPr="00A924D2">
        <w:rPr>
          <w:rFonts w:ascii="Arial" w:hAnsi="Arial" w:cs="Arial"/>
          <w:b/>
          <w:bCs/>
        </w:rPr>
        <w:t>RAN4 CRs to NR_Mob_Ph4</w:t>
      </w:r>
    </w:p>
    <w:p w14:paraId="64330915" w14:textId="2BF35B6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A924D2" w:rsidRPr="00A924D2">
        <w:rPr>
          <w:rFonts w:ascii="Arial" w:hAnsi="Arial" w:cs="Arial"/>
          <w:b/>
          <w:bCs/>
        </w:rPr>
        <w:t>9.6.2.1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E5EFA" w:rsidRPr="000E5EFA" w14:paraId="42763806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776FDA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0AEEF6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7E3B5D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B8637C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CD59E5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FE9BD5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ACF49A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307097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5C36FB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B62B33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A432A5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37CC18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69D7AA0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E5EFA" w:rsidRPr="000E5EFA" w14:paraId="1822B1B1" w14:textId="77777777" w:rsidTr="00F03D9A">
        <w:tc>
          <w:tcPr>
            <w:tcW w:w="879" w:type="dxa"/>
          </w:tcPr>
          <w:p w14:paraId="4C50073C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5326675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5743</w:t>
            </w:r>
          </w:p>
        </w:tc>
        <w:tc>
          <w:tcPr>
            <w:tcW w:w="517" w:type="dxa"/>
          </w:tcPr>
          <w:p w14:paraId="6991724A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DA6E48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5C57B20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BigCR for R19 mobility RRM</w:t>
            </w:r>
          </w:p>
        </w:tc>
        <w:tc>
          <w:tcPr>
            <w:tcW w:w="517" w:type="dxa"/>
          </w:tcPr>
          <w:p w14:paraId="14115298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79A4E22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5B4620A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42204DB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R4-2509455</w:t>
            </w:r>
          </w:p>
        </w:tc>
        <w:tc>
          <w:tcPr>
            <w:tcW w:w="1597" w:type="dxa"/>
          </w:tcPr>
          <w:p w14:paraId="48211CB3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Apple, China Telecom</w:t>
            </w:r>
          </w:p>
        </w:tc>
        <w:tc>
          <w:tcPr>
            <w:tcW w:w="1122" w:type="dxa"/>
          </w:tcPr>
          <w:p w14:paraId="3956E262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NR_Mob_Ph4-Core</w:t>
            </w:r>
          </w:p>
        </w:tc>
        <w:tc>
          <w:tcPr>
            <w:tcW w:w="2323" w:type="dxa"/>
          </w:tcPr>
          <w:p w14:paraId="55379DE5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3.3, 6.3.2 (new), 9.14.3.4 (new), 9.14.3.5 (new), 9.14a (new)</w:t>
            </w:r>
          </w:p>
        </w:tc>
        <w:tc>
          <w:tcPr>
            <w:tcW w:w="998" w:type="dxa"/>
          </w:tcPr>
          <w:p w14:paraId="51B1414B" w14:textId="77777777" w:rsidR="000E5EFA" w:rsidRPr="000E5EFA" w:rsidRDefault="000E5EFA" w:rsidP="000E5EF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E5EF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TS/TR ... CR ... </w:t>
            </w:r>
          </w:p>
        </w:tc>
      </w:tr>
    </w:tbl>
    <w:p w14:paraId="1FD1069D" w14:textId="77777777" w:rsidR="00183F98" w:rsidRDefault="00183F98" w:rsidP="00183F98"/>
    <w:p w14:paraId="6328C29D" w14:textId="3B96B7D2" w:rsidR="00480259" w:rsidRDefault="00A924D2" w:rsidP="00A924D2">
      <w:pPr>
        <w:pStyle w:val="Heading1"/>
      </w:pPr>
      <w:r>
        <w:rPr>
          <w:noProof/>
        </w:rPr>
        <w:t xml:space="preserve">List of CRs from RAN WG4 for </w:t>
      </w:r>
      <w:r w:rsidR="00115D62">
        <w:rPr>
          <w:noProof/>
        </w:rPr>
        <w:t>TEI19</w:t>
      </w:r>
    </w:p>
    <w:p w14:paraId="16EDEAB5" w14:textId="26BE727E" w:rsidR="00915E08" w:rsidRDefault="00115D62" w:rsidP="00512C52">
      <w:pPr>
        <w:pStyle w:val="Heading2"/>
        <w:rPr>
          <w:rFonts w:cs="Arial"/>
          <w:noProof/>
        </w:rPr>
      </w:pPr>
      <w:r w:rsidRPr="00115D62">
        <w:rPr>
          <w:noProof/>
        </w:rPr>
        <w:t>RP-252399</w:t>
      </w:r>
    </w:p>
    <w:p w14:paraId="4051EBA2" w14:textId="57FD475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15D62" w:rsidRPr="00115D62">
        <w:rPr>
          <w:rFonts w:ascii="Arial" w:hAnsi="Arial" w:cs="Arial"/>
          <w:b/>
          <w:bCs/>
        </w:rPr>
        <w:t>RAN4 CRs to TEI19</w:t>
      </w:r>
    </w:p>
    <w:p w14:paraId="21C98370" w14:textId="3C3FD2FF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115D62">
        <w:rPr>
          <w:rFonts w:ascii="Arial" w:hAnsi="Arial" w:cs="Arial"/>
          <w:b/>
          <w:bCs/>
        </w:rPr>
        <w:t>9.8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575B9" w:rsidRPr="002575B9" w14:paraId="426A799A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EE6584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D52948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9D7D4E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DD047C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01D92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F440F3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6C8251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D047AD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5A810E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15BB51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C00C5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A6071A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6B2B5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575B9" w:rsidRPr="002575B9" w14:paraId="18D33DB6" w14:textId="77777777" w:rsidTr="00F03D9A">
        <w:tc>
          <w:tcPr>
            <w:tcW w:w="879" w:type="dxa"/>
          </w:tcPr>
          <w:p w14:paraId="09C7F06D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565F3327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6121</w:t>
            </w:r>
          </w:p>
        </w:tc>
        <w:tc>
          <w:tcPr>
            <w:tcW w:w="517" w:type="dxa"/>
          </w:tcPr>
          <w:p w14:paraId="1D3A49CB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2DB66E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4BC70F4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(TEI19) CR to TS36.101-j20: Corrections to B28 and CA_28 UE coex spurious emissions – CatF [UE_coex_spurs_CA]</w:t>
            </w:r>
          </w:p>
        </w:tc>
        <w:tc>
          <w:tcPr>
            <w:tcW w:w="517" w:type="dxa"/>
          </w:tcPr>
          <w:p w14:paraId="5C46160F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C919FD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48F6BEE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D065C0A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R4-2511692</w:t>
            </w:r>
          </w:p>
        </w:tc>
        <w:tc>
          <w:tcPr>
            <w:tcW w:w="1597" w:type="dxa"/>
          </w:tcPr>
          <w:p w14:paraId="3805C759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</w:t>
            </w:r>
          </w:p>
        </w:tc>
        <w:tc>
          <w:tcPr>
            <w:tcW w:w="1122" w:type="dxa"/>
          </w:tcPr>
          <w:p w14:paraId="50BD616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TEI19</w:t>
            </w:r>
          </w:p>
        </w:tc>
        <w:tc>
          <w:tcPr>
            <w:tcW w:w="2323" w:type="dxa"/>
          </w:tcPr>
          <w:p w14:paraId="0C4E452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BF7409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75B9" w:rsidRPr="002575B9" w14:paraId="349B0035" w14:textId="77777777" w:rsidTr="00F03D9A">
        <w:tc>
          <w:tcPr>
            <w:tcW w:w="879" w:type="dxa"/>
          </w:tcPr>
          <w:p w14:paraId="7AF32AAF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DB964EC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2910</w:t>
            </w:r>
          </w:p>
        </w:tc>
        <w:tc>
          <w:tcPr>
            <w:tcW w:w="517" w:type="dxa"/>
          </w:tcPr>
          <w:p w14:paraId="2C619A90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733E3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B26646C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CR 38.101-1 on time mask of Tx switching for 3Tx UEs [TxSwitch_R19]</w:t>
            </w:r>
          </w:p>
        </w:tc>
        <w:tc>
          <w:tcPr>
            <w:tcW w:w="517" w:type="dxa"/>
          </w:tcPr>
          <w:p w14:paraId="6AE7760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CA7A882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56F8657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259185E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R4-2511841</w:t>
            </w:r>
          </w:p>
        </w:tc>
        <w:tc>
          <w:tcPr>
            <w:tcW w:w="1597" w:type="dxa"/>
          </w:tcPr>
          <w:p w14:paraId="7F087FF9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4226BA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TEI19</w:t>
            </w:r>
          </w:p>
        </w:tc>
        <w:tc>
          <w:tcPr>
            <w:tcW w:w="2323" w:type="dxa"/>
          </w:tcPr>
          <w:p w14:paraId="378859E8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DDF4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75B9" w:rsidRPr="002575B9" w14:paraId="0C25A0D2" w14:textId="77777777" w:rsidTr="00F03D9A">
        <w:tc>
          <w:tcPr>
            <w:tcW w:w="879" w:type="dxa"/>
          </w:tcPr>
          <w:p w14:paraId="3963B630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1512D79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3040</w:t>
            </w:r>
          </w:p>
        </w:tc>
        <w:tc>
          <w:tcPr>
            <w:tcW w:w="517" w:type="dxa"/>
          </w:tcPr>
          <w:p w14:paraId="624A5339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58678A7F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7390D58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(TEI19) CR to TS38.101-1 j20: Corrections to n28 and n41 UE coex spurious emissions – CatF [UE_coex_spurs_CA]</w:t>
            </w:r>
          </w:p>
        </w:tc>
        <w:tc>
          <w:tcPr>
            <w:tcW w:w="517" w:type="dxa"/>
          </w:tcPr>
          <w:p w14:paraId="02C1AF5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6FF27F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0B6C8D4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F4363EE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R4-2511847</w:t>
            </w:r>
          </w:p>
        </w:tc>
        <w:tc>
          <w:tcPr>
            <w:tcW w:w="1597" w:type="dxa"/>
          </w:tcPr>
          <w:p w14:paraId="475D5F20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Skyworks Solutions Inc.</w:t>
            </w:r>
          </w:p>
        </w:tc>
        <w:tc>
          <w:tcPr>
            <w:tcW w:w="1122" w:type="dxa"/>
          </w:tcPr>
          <w:p w14:paraId="64173B4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TEI19</w:t>
            </w:r>
          </w:p>
        </w:tc>
        <w:tc>
          <w:tcPr>
            <w:tcW w:w="2323" w:type="dxa"/>
          </w:tcPr>
          <w:p w14:paraId="6A49AE70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B5FFDE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75B9" w:rsidRPr="002575B9" w14:paraId="09EB6568" w14:textId="77777777" w:rsidTr="00F03D9A">
        <w:tc>
          <w:tcPr>
            <w:tcW w:w="879" w:type="dxa"/>
          </w:tcPr>
          <w:p w14:paraId="1A976278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CA968B1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3043</w:t>
            </w:r>
          </w:p>
        </w:tc>
        <w:tc>
          <w:tcPr>
            <w:tcW w:w="517" w:type="dxa"/>
          </w:tcPr>
          <w:p w14:paraId="4A2212A3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31C3DF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833EE8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Updated PHS requirement for band n1 [PHS_system_NRonly]</w:t>
            </w:r>
          </w:p>
        </w:tc>
        <w:tc>
          <w:tcPr>
            <w:tcW w:w="517" w:type="dxa"/>
          </w:tcPr>
          <w:p w14:paraId="0B523A1D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C8C1D2F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56488C2F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836C782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R4-2512890</w:t>
            </w:r>
          </w:p>
        </w:tc>
        <w:tc>
          <w:tcPr>
            <w:tcW w:w="1597" w:type="dxa"/>
          </w:tcPr>
          <w:p w14:paraId="2890974D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Ericsson, KDDI, Apple, OPPO, Nokia, Nokia Shanghai Bell, Qualcomm</w:t>
            </w:r>
          </w:p>
        </w:tc>
        <w:tc>
          <w:tcPr>
            <w:tcW w:w="1122" w:type="dxa"/>
          </w:tcPr>
          <w:p w14:paraId="4E092CFA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TEI19</w:t>
            </w:r>
          </w:p>
        </w:tc>
        <w:tc>
          <w:tcPr>
            <w:tcW w:w="2323" w:type="dxa"/>
          </w:tcPr>
          <w:p w14:paraId="510F6203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6.2.3.4, 6.5.3.2, 6.5.3.3.4, 6.5A.3.2</w:t>
            </w:r>
          </w:p>
        </w:tc>
        <w:tc>
          <w:tcPr>
            <w:tcW w:w="998" w:type="dxa"/>
          </w:tcPr>
          <w:p w14:paraId="562FFC3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2575B9" w:rsidRPr="002575B9" w14:paraId="74FD98DB" w14:textId="77777777" w:rsidTr="00F03D9A">
        <w:tc>
          <w:tcPr>
            <w:tcW w:w="879" w:type="dxa"/>
          </w:tcPr>
          <w:p w14:paraId="269E0CB1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859A7D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5775</w:t>
            </w:r>
          </w:p>
        </w:tc>
        <w:tc>
          <w:tcPr>
            <w:tcW w:w="517" w:type="dxa"/>
          </w:tcPr>
          <w:p w14:paraId="428885CC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81C0C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ECD215B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CR 38.133 on interruption of Tx switching for 3Tx UEs [TxSwitch_R19]</w:t>
            </w:r>
          </w:p>
        </w:tc>
        <w:tc>
          <w:tcPr>
            <w:tcW w:w="517" w:type="dxa"/>
          </w:tcPr>
          <w:p w14:paraId="0E856718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ED0BEB0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19303DE8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AC3AA32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R4-2509730</w:t>
            </w:r>
          </w:p>
        </w:tc>
        <w:tc>
          <w:tcPr>
            <w:tcW w:w="1597" w:type="dxa"/>
          </w:tcPr>
          <w:p w14:paraId="6F6533DA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8831D6C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TEI19</w:t>
            </w:r>
          </w:p>
        </w:tc>
        <w:tc>
          <w:tcPr>
            <w:tcW w:w="2323" w:type="dxa"/>
          </w:tcPr>
          <w:p w14:paraId="790C6902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(new) 8.2.2.2.10E</w:t>
            </w:r>
          </w:p>
        </w:tc>
        <w:tc>
          <w:tcPr>
            <w:tcW w:w="998" w:type="dxa"/>
          </w:tcPr>
          <w:p w14:paraId="6C257B71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 ; </w:t>
            </w: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2575B9" w:rsidRPr="002575B9" w14:paraId="25505A81" w14:textId="77777777" w:rsidTr="00F03D9A">
        <w:tc>
          <w:tcPr>
            <w:tcW w:w="879" w:type="dxa"/>
          </w:tcPr>
          <w:p w14:paraId="3FDDFEAC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38.133</w:t>
            </w:r>
          </w:p>
        </w:tc>
        <w:tc>
          <w:tcPr>
            <w:tcW w:w="637" w:type="dxa"/>
          </w:tcPr>
          <w:p w14:paraId="427FE2BA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6012</w:t>
            </w:r>
          </w:p>
        </w:tc>
        <w:tc>
          <w:tcPr>
            <w:tcW w:w="517" w:type="dxa"/>
          </w:tcPr>
          <w:p w14:paraId="3F29D608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04D04A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AB7897D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(TEI19) CR on TCs with testability issues [TC with testability issue]</w:t>
            </w:r>
          </w:p>
        </w:tc>
        <w:tc>
          <w:tcPr>
            <w:tcW w:w="517" w:type="dxa"/>
          </w:tcPr>
          <w:p w14:paraId="5E225BBF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269855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EAEEEF0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81142E8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R4-2511686</w:t>
            </w:r>
          </w:p>
        </w:tc>
        <w:tc>
          <w:tcPr>
            <w:tcW w:w="1597" w:type="dxa"/>
          </w:tcPr>
          <w:p w14:paraId="39409054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EDBC61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TEI19</w:t>
            </w:r>
          </w:p>
        </w:tc>
        <w:tc>
          <w:tcPr>
            <w:tcW w:w="2323" w:type="dxa"/>
          </w:tcPr>
          <w:p w14:paraId="4760DB96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A.3.13A, A.3.13A.1, A.3.13A.2, A.3.13A.3, A.3.13A.4, A.3.13A.5 </w:t>
            </w:r>
          </w:p>
        </w:tc>
        <w:tc>
          <w:tcPr>
            <w:tcW w:w="998" w:type="dxa"/>
          </w:tcPr>
          <w:p w14:paraId="69D4D731" w14:textId="77777777" w:rsidR="002575B9" w:rsidRPr="002575B9" w:rsidRDefault="002575B9" w:rsidP="002575B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575B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083C2F5C" w14:textId="77777777" w:rsidR="00510EEB" w:rsidRDefault="00510EEB" w:rsidP="00510EEB"/>
    <w:p w14:paraId="641F2A61" w14:textId="36E408AB" w:rsidR="00915E08" w:rsidRDefault="00A924D2" w:rsidP="00A924D2">
      <w:pPr>
        <w:pStyle w:val="Heading1"/>
      </w:pPr>
      <w:r>
        <w:rPr>
          <w:noProof/>
        </w:rPr>
        <w:t xml:space="preserve">List of CRs from RAN WG4 for AI </w:t>
      </w:r>
      <w:r w:rsidRPr="00A924D2">
        <w:rPr>
          <w:noProof/>
        </w:rPr>
        <w:t>9.</w:t>
      </w:r>
      <w:r w:rsidR="00181845">
        <w:rPr>
          <w:noProof/>
        </w:rPr>
        <w:t>9</w:t>
      </w:r>
    </w:p>
    <w:p w14:paraId="286F0C28" w14:textId="55E13347" w:rsidR="00915E08" w:rsidRDefault="00181845" w:rsidP="00512C52">
      <w:pPr>
        <w:pStyle w:val="Heading2"/>
        <w:rPr>
          <w:rFonts w:cs="Arial"/>
          <w:noProof/>
        </w:rPr>
      </w:pPr>
      <w:r w:rsidRPr="00181845">
        <w:rPr>
          <w:noProof/>
        </w:rPr>
        <w:t>RP-252400</w:t>
      </w:r>
    </w:p>
    <w:p w14:paraId="47322C81" w14:textId="41D301F5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81845" w:rsidRPr="00181845">
        <w:rPr>
          <w:rFonts w:ascii="Arial" w:hAnsi="Arial" w:cs="Arial"/>
          <w:b/>
          <w:bCs/>
        </w:rPr>
        <w:t>RAN4 CRs to FS_NR_FR1_DL_Frag_Carrier</w:t>
      </w:r>
    </w:p>
    <w:p w14:paraId="6AE21FC3" w14:textId="601A7AAD" w:rsidR="00915E08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181845">
        <w:rPr>
          <w:rFonts w:ascii="Arial" w:hAnsi="Arial" w:cs="Arial"/>
          <w:b/>
          <w:bCs/>
        </w:rPr>
        <w:t>9.9</w:t>
      </w:r>
    </w:p>
    <w:p w14:paraId="65289C30" w14:textId="77777777" w:rsidR="00510EEB" w:rsidRDefault="00510EEB" w:rsidP="00510EE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36E5B" w:rsidRPr="00736E5B" w14:paraId="6F45B8BB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B4DA17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1F7A13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9B13F4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594497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A9439A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933068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B4C7DD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64716E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606473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FFA614D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73926C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C53610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B7F52E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736E5B" w:rsidRPr="00736E5B" w14:paraId="2016122A" w14:textId="77777777" w:rsidTr="00F03D9A">
        <w:tc>
          <w:tcPr>
            <w:tcW w:w="879" w:type="dxa"/>
          </w:tcPr>
          <w:p w14:paraId="60CCC1A9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38.755</w:t>
            </w:r>
          </w:p>
        </w:tc>
        <w:tc>
          <w:tcPr>
            <w:tcW w:w="637" w:type="dxa"/>
          </w:tcPr>
          <w:p w14:paraId="2A2E679B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0002</w:t>
            </w:r>
          </w:p>
        </w:tc>
        <w:tc>
          <w:tcPr>
            <w:tcW w:w="517" w:type="dxa"/>
          </w:tcPr>
          <w:p w14:paraId="51497EC6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914720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F625E41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CR on TR maintenance</w:t>
            </w:r>
          </w:p>
        </w:tc>
        <w:tc>
          <w:tcPr>
            <w:tcW w:w="517" w:type="dxa"/>
          </w:tcPr>
          <w:p w14:paraId="5BC6D654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1931E0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F9B44A7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2A59242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R4-2511845</w:t>
            </w:r>
          </w:p>
        </w:tc>
        <w:tc>
          <w:tcPr>
            <w:tcW w:w="1597" w:type="dxa"/>
          </w:tcPr>
          <w:p w14:paraId="64E8D4C7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Apple, Nokia, Ericsson</w:t>
            </w:r>
          </w:p>
        </w:tc>
        <w:tc>
          <w:tcPr>
            <w:tcW w:w="1122" w:type="dxa"/>
          </w:tcPr>
          <w:p w14:paraId="5337B839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E5B">
              <w:rPr>
                <w:rFonts w:ascii="Calibri" w:eastAsia="Calibri" w:hAnsi="Calibri"/>
                <w:sz w:val="16"/>
                <w:szCs w:val="16"/>
                <w:lang w:eastAsia="en-US"/>
              </w:rPr>
              <w:t>FS_NR_FR1_DL_Frag_Carrier</w:t>
            </w:r>
          </w:p>
        </w:tc>
        <w:tc>
          <w:tcPr>
            <w:tcW w:w="2323" w:type="dxa"/>
          </w:tcPr>
          <w:p w14:paraId="1BA34C0F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A99DC2" w14:textId="77777777" w:rsidR="00736E5B" w:rsidRPr="00736E5B" w:rsidRDefault="00736E5B" w:rsidP="00736E5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6C19C87" w14:textId="77777777" w:rsidR="00181845" w:rsidRDefault="00181845" w:rsidP="00510EEB"/>
    <w:p w14:paraId="25B96BE7" w14:textId="39A18EDD" w:rsidR="007D28A8" w:rsidRDefault="00181845" w:rsidP="007D28A8">
      <w:pPr>
        <w:pStyle w:val="Heading2"/>
        <w:rPr>
          <w:rFonts w:cs="Arial"/>
          <w:noProof/>
        </w:rPr>
      </w:pPr>
      <w:r w:rsidRPr="00181845">
        <w:rPr>
          <w:noProof/>
        </w:rPr>
        <w:t>RP-25240</w:t>
      </w:r>
      <w:r>
        <w:rPr>
          <w:noProof/>
        </w:rPr>
        <w:t>1</w:t>
      </w:r>
    </w:p>
    <w:p w14:paraId="556D4FDD" w14:textId="1FF45D7E" w:rsidR="007D28A8" w:rsidRPr="004347C0" w:rsidRDefault="007D28A8" w:rsidP="007D2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81845" w:rsidRPr="00181845">
        <w:rPr>
          <w:rFonts w:ascii="Arial" w:hAnsi="Arial" w:cs="Arial"/>
          <w:b/>
          <w:bCs/>
        </w:rPr>
        <w:t>RAN4 CRs to FS_NR_IMT_4400_7125_14800MHz</w:t>
      </w:r>
    </w:p>
    <w:p w14:paraId="5D9DAE0B" w14:textId="2C3246E1" w:rsidR="007D28A8" w:rsidRDefault="007D28A8" w:rsidP="007D28A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="00181845">
        <w:rPr>
          <w:rFonts w:ascii="Arial" w:hAnsi="Arial" w:cs="Arial"/>
          <w:b/>
          <w:bCs/>
        </w:rPr>
        <w:t>9.9</w:t>
      </w:r>
      <w:r w:rsidRPr="004347C0">
        <w:rPr>
          <w:rFonts w:ascii="Arial" w:hAnsi="Arial" w:cs="Arial"/>
          <w:b/>
          <w:bCs/>
        </w:rPr>
        <w:fldChar w:fldCharType="end"/>
      </w:r>
    </w:p>
    <w:p w14:paraId="538A564E" w14:textId="77777777" w:rsidR="000F00D8" w:rsidRDefault="000F00D8" w:rsidP="000F00D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016E0" w:rsidRPr="00A016E0" w14:paraId="4FA7534F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59C04F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338A50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4E0365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E4F590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AD4DCF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8ED664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C38C27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E47522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96E5F56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4C32BF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8438E53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B7BDD2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FA1FEC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016E0" w:rsidRPr="00A016E0" w14:paraId="5EBA696C" w14:textId="77777777" w:rsidTr="00F03D9A">
        <w:tc>
          <w:tcPr>
            <w:tcW w:w="879" w:type="dxa"/>
          </w:tcPr>
          <w:p w14:paraId="6133EED7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38.922</w:t>
            </w:r>
          </w:p>
        </w:tc>
        <w:tc>
          <w:tcPr>
            <w:tcW w:w="637" w:type="dxa"/>
          </w:tcPr>
          <w:p w14:paraId="205E9296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0012</w:t>
            </w:r>
          </w:p>
        </w:tc>
        <w:tc>
          <w:tcPr>
            <w:tcW w:w="517" w:type="dxa"/>
          </w:tcPr>
          <w:p w14:paraId="672A4E38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07B05B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B057020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(FS_NR_IMT_4400_7125_14800MHz) CR to TR 38.922 on correction and clarification on radius of UE dropping within a micro cell</w:t>
            </w:r>
          </w:p>
        </w:tc>
        <w:tc>
          <w:tcPr>
            <w:tcW w:w="517" w:type="dxa"/>
          </w:tcPr>
          <w:p w14:paraId="6AAB1FAA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EAA4C2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1BF84CF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B56ED57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R4-2509184</w:t>
            </w:r>
          </w:p>
        </w:tc>
        <w:tc>
          <w:tcPr>
            <w:tcW w:w="1597" w:type="dxa"/>
          </w:tcPr>
          <w:p w14:paraId="20DBEAEA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2FCFD159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FS_NR_IMT_4400_7125_14800MHz</w:t>
            </w:r>
          </w:p>
        </w:tc>
        <w:tc>
          <w:tcPr>
            <w:tcW w:w="2323" w:type="dxa"/>
          </w:tcPr>
          <w:p w14:paraId="529F21F7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6.1.2.1.2</w:t>
            </w:r>
          </w:p>
        </w:tc>
        <w:tc>
          <w:tcPr>
            <w:tcW w:w="998" w:type="dxa"/>
          </w:tcPr>
          <w:p w14:paraId="3DE6EA61" w14:textId="77777777" w:rsidR="00A016E0" w:rsidRPr="00A016E0" w:rsidRDefault="00A016E0" w:rsidP="00A016E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A016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1CDA3785" w14:textId="77777777" w:rsidR="00264F81" w:rsidRDefault="00264F81" w:rsidP="00264F81"/>
    <w:p w14:paraId="718F7C5E" w14:textId="6CA2690B" w:rsidR="005061AA" w:rsidRPr="004347C0" w:rsidRDefault="005061AA" w:rsidP="005061AA">
      <w:pPr>
        <w:pStyle w:val="Heading1"/>
      </w:pPr>
      <w:r>
        <w:rPr>
          <w:noProof/>
        </w:rPr>
        <w:t xml:space="preserve">List of CRs from RAN WG4 for AI </w:t>
      </w:r>
      <w:r w:rsidR="000E402D" w:rsidRPr="000E402D">
        <w:rPr>
          <w:noProof/>
        </w:rPr>
        <w:t>9.7.3.1</w:t>
      </w:r>
    </w:p>
    <w:p w14:paraId="32D7227A" w14:textId="4BD9144B" w:rsidR="00DD6630" w:rsidRDefault="00DF4F42" w:rsidP="00DD6630">
      <w:pPr>
        <w:pStyle w:val="Heading2"/>
        <w:rPr>
          <w:rFonts w:cs="Arial"/>
          <w:noProof/>
        </w:rPr>
      </w:pPr>
      <w:r w:rsidRPr="00DF4F42">
        <w:rPr>
          <w:noProof/>
        </w:rPr>
        <w:t>RP-252402</w:t>
      </w:r>
    </w:p>
    <w:p w14:paraId="02526696" w14:textId="5292277A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E402D" w:rsidRPr="000E402D">
        <w:rPr>
          <w:rFonts w:ascii="Arial" w:hAnsi="Arial" w:cs="Arial"/>
          <w:b/>
          <w:bCs/>
        </w:rPr>
        <w:t>RAN4 CRs to HPUE_DC_LTE_NR_R19</w:t>
      </w:r>
    </w:p>
    <w:p w14:paraId="5571F494" w14:textId="298DC38C" w:rsidR="00E8502F" w:rsidRDefault="00DD6630" w:rsidP="000E402D">
      <w:pPr>
        <w:spacing w:after="120"/>
        <w:ind w:left="1985" w:hanging="1985"/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0E402D" w:rsidRPr="000E402D">
        <w:rPr>
          <w:rFonts w:ascii="Arial" w:hAnsi="Arial" w:cs="Arial"/>
          <w:b/>
          <w:bCs/>
        </w:rPr>
        <w:t>9.7.3.1</w:t>
      </w:r>
    </w:p>
    <w:p w14:paraId="74EA25ED" w14:textId="77777777" w:rsidR="0061518C" w:rsidRDefault="0061518C" w:rsidP="00DD663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20E9" w:rsidRPr="001C20E9" w14:paraId="73C4D818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35B8FA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061E10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BBEF55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D9471B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8992EB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D62D49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943111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2B5A94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3EADEB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A2D527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D82FA1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A813FF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13F5AE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C20E9" w:rsidRPr="001C20E9" w14:paraId="0EF65A47" w14:textId="77777777" w:rsidTr="00F03D9A">
        <w:tc>
          <w:tcPr>
            <w:tcW w:w="879" w:type="dxa"/>
          </w:tcPr>
          <w:p w14:paraId="61A30049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454EDC31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1416</w:t>
            </w:r>
          </w:p>
        </w:tc>
        <w:tc>
          <w:tcPr>
            <w:tcW w:w="517" w:type="dxa"/>
          </w:tcPr>
          <w:p w14:paraId="7D621E50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31CD16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9959FBA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Big CR on Rel-19 HPUE for DC combinations of LTE band(s) and NR band(s)</w:t>
            </w:r>
          </w:p>
        </w:tc>
        <w:tc>
          <w:tcPr>
            <w:tcW w:w="517" w:type="dxa"/>
          </w:tcPr>
          <w:p w14:paraId="2C1DA180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7C979CE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57528031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30CC606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R4-2510675</w:t>
            </w:r>
          </w:p>
        </w:tc>
        <w:tc>
          <w:tcPr>
            <w:tcW w:w="1597" w:type="dxa"/>
          </w:tcPr>
          <w:p w14:paraId="6C158F12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Ericsson</w:t>
            </w:r>
          </w:p>
        </w:tc>
        <w:tc>
          <w:tcPr>
            <w:tcW w:w="1122" w:type="dxa"/>
          </w:tcPr>
          <w:p w14:paraId="121E9CE7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HPUE_DC_LTE_NR_R19-Core</w:t>
            </w:r>
          </w:p>
        </w:tc>
        <w:tc>
          <w:tcPr>
            <w:tcW w:w="2323" w:type="dxa"/>
          </w:tcPr>
          <w:p w14:paraId="3B760B08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5.5B.4.2, 5.5B.4.3, 5.5B.4.4</w:t>
            </w:r>
          </w:p>
        </w:tc>
        <w:tc>
          <w:tcPr>
            <w:tcW w:w="998" w:type="dxa"/>
          </w:tcPr>
          <w:p w14:paraId="3A9205D4" w14:textId="77777777" w:rsidR="001C20E9" w:rsidRPr="001C20E9" w:rsidRDefault="001C20E9" w:rsidP="001C20E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1C20E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38.521-3 ; TS/TR ... CR ... </w:t>
            </w:r>
          </w:p>
        </w:tc>
      </w:tr>
    </w:tbl>
    <w:p w14:paraId="3DA577F3" w14:textId="77777777" w:rsidR="000E402D" w:rsidRDefault="000E402D" w:rsidP="00DD6630"/>
    <w:p w14:paraId="723CB923" w14:textId="316668B0" w:rsidR="005061AA" w:rsidRDefault="005061AA" w:rsidP="005061AA">
      <w:pPr>
        <w:pStyle w:val="Heading1"/>
      </w:pPr>
      <w:r>
        <w:rPr>
          <w:noProof/>
        </w:rPr>
        <w:t xml:space="preserve">List of CRs from RAN WG4 for AI </w:t>
      </w:r>
      <w:r w:rsidR="00D54F23">
        <w:rPr>
          <w:noProof/>
        </w:rPr>
        <w:t>9.7.3.2</w:t>
      </w:r>
    </w:p>
    <w:p w14:paraId="009105C4" w14:textId="65370542" w:rsidR="00DD6630" w:rsidRDefault="00DF4F42" w:rsidP="00DD6630">
      <w:pPr>
        <w:pStyle w:val="Heading2"/>
        <w:rPr>
          <w:rFonts w:cs="Arial"/>
          <w:noProof/>
        </w:rPr>
      </w:pPr>
      <w:r w:rsidRPr="00DF4F42">
        <w:rPr>
          <w:noProof/>
        </w:rPr>
        <w:t>RP-25240</w:t>
      </w:r>
      <w:r>
        <w:rPr>
          <w:noProof/>
        </w:rPr>
        <w:t>3</w:t>
      </w:r>
    </w:p>
    <w:p w14:paraId="5696CF99" w14:textId="6A067D91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54F23" w:rsidRPr="00D54F23">
        <w:rPr>
          <w:rFonts w:ascii="Arial" w:hAnsi="Arial" w:cs="Arial"/>
          <w:b/>
          <w:bCs/>
        </w:rPr>
        <w:t>RAN4 CRs to HPUE_NR_CADC_SUL_R19</w:t>
      </w:r>
    </w:p>
    <w:p w14:paraId="72A6FE8A" w14:textId="3ECFA2C8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D54F23">
        <w:rPr>
          <w:rFonts w:ascii="Arial" w:hAnsi="Arial" w:cs="Arial"/>
          <w:b/>
          <w:bCs/>
        </w:rPr>
        <w:t>9.7.3.2</w:t>
      </w:r>
    </w:p>
    <w:p w14:paraId="5A9E8CB5" w14:textId="77777777" w:rsidR="00E8502F" w:rsidRDefault="00E8502F" w:rsidP="00E8502F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36074" w:rsidRPr="00736074" w14:paraId="49126ABC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C77B63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D550B7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866ED1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564F52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62DDF52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DD2128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4DE999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6078C44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9CE5F1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2E3533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BBE009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8E9282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976BE1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736074" w:rsidRPr="00736074" w14:paraId="5D69D45F" w14:textId="77777777" w:rsidTr="00F03D9A">
        <w:tc>
          <w:tcPr>
            <w:tcW w:w="879" w:type="dxa"/>
          </w:tcPr>
          <w:p w14:paraId="62957986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B63F19C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2860</w:t>
            </w:r>
          </w:p>
        </w:tc>
        <w:tc>
          <w:tcPr>
            <w:tcW w:w="517" w:type="dxa"/>
          </w:tcPr>
          <w:p w14:paraId="64389EAC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2C24BE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78A7B52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Big CR to 38.101-1 new combinations for HPUE_NR_CADC_SUL_R19</w:t>
            </w:r>
          </w:p>
        </w:tc>
        <w:tc>
          <w:tcPr>
            <w:tcW w:w="517" w:type="dxa"/>
          </w:tcPr>
          <w:p w14:paraId="36A9BAA7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86A658C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4C66D46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B5ADFDD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R4-2509075</w:t>
            </w:r>
          </w:p>
        </w:tc>
        <w:tc>
          <w:tcPr>
            <w:tcW w:w="1597" w:type="dxa"/>
          </w:tcPr>
          <w:p w14:paraId="084AD510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Telecom, China Unicom</w:t>
            </w:r>
          </w:p>
        </w:tc>
        <w:tc>
          <w:tcPr>
            <w:tcW w:w="1122" w:type="dxa"/>
          </w:tcPr>
          <w:p w14:paraId="39DC8DFF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6074">
              <w:rPr>
                <w:rFonts w:ascii="Calibri" w:eastAsia="Calibri" w:hAnsi="Calibri"/>
                <w:sz w:val="16"/>
                <w:szCs w:val="16"/>
                <w:lang w:eastAsia="en-US"/>
              </w:rPr>
              <w:t>HPUE_NR_CADC_SUL_R19</w:t>
            </w:r>
          </w:p>
        </w:tc>
        <w:tc>
          <w:tcPr>
            <w:tcW w:w="2323" w:type="dxa"/>
          </w:tcPr>
          <w:p w14:paraId="5D40388A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C5FC39" w14:textId="77777777" w:rsidR="00736074" w:rsidRPr="00736074" w:rsidRDefault="00736074" w:rsidP="0073607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C79EA54" w14:textId="77777777" w:rsidR="00F15D0A" w:rsidRDefault="00F15D0A" w:rsidP="00DD6630"/>
    <w:p w14:paraId="2110E005" w14:textId="6D0380EB" w:rsidR="005061AA" w:rsidRDefault="005061AA" w:rsidP="005061AA">
      <w:pPr>
        <w:pStyle w:val="Heading1"/>
      </w:pPr>
      <w:bookmarkStart w:id="4" w:name="_Hlk191898941"/>
      <w:r>
        <w:rPr>
          <w:noProof/>
        </w:rPr>
        <w:t xml:space="preserve">List of CRs from RAN WG4 for AI </w:t>
      </w:r>
      <w:bookmarkEnd w:id="4"/>
      <w:r w:rsidR="002047B1">
        <w:rPr>
          <w:noProof/>
        </w:rPr>
        <w:t>9.7.3.3</w:t>
      </w:r>
    </w:p>
    <w:p w14:paraId="778A30B5" w14:textId="4A0DC8A9" w:rsidR="00DD6630" w:rsidRDefault="00DF4F42" w:rsidP="00DD6630">
      <w:pPr>
        <w:pStyle w:val="Heading2"/>
        <w:rPr>
          <w:rFonts w:cs="Arial"/>
          <w:noProof/>
        </w:rPr>
      </w:pPr>
      <w:r w:rsidRPr="00DF4F42">
        <w:rPr>
          <w:noProof/>
        </w:rPr>
        <w:t>RP-25240</w:t>
      </w:r>
      <w:r>
        <w:rPr>
          <w:noProof/>
        </w:rPr>
        <w:t>4</w:t>
      </w:r>
    </w:p>
    <w:p w14:paraId="0B7B907C" w14:textId="1C7B63A8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047B1" w:rsidRPr="002047B1">
        <w:rPr>
          <w:rFonts w:ascii="Arial" w:hAnsi="Arial" w:cs="Arial"/>
          <w:b/>
          <w:bCs/>
        </w:rPr>
        <w:t>RAN4 CRs to HPUE_NR_FR1_bands_R19</w:t>
      </w:r>
    </w:p>
    <w:p w14:paraId="1E629AEC" w14:textId="76E5C281" w:rsidR="00DD663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2047B1">
        <w:rPr>
          <w:rFonts w:ascii="Arial" w:hAnsi="Arial" w:cs="Arial"/>
          <w:b/>
          <w:bCs/>
        </w:rPr>
        <w:t>9.7.3.3</w:t>
      </w:r>
    </w:p>
    <w:p w14:paraId="6161EB18" w14:textId="77777777" w:rsidR="00E8502F" w:rsidRDefault="00E8502F" w:rsidP="00E8502F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D5A0B" w:rsidRPr="00DD5A0B" w14:paraId="47237BAA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459A1C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35F937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A69309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63BB3A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127CC2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48EC67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A201A9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B268CDC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F68CF2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89DC29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CFC5DE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E6CB19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0A6077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DD5A0B" w:rsidRPr="00DD5A0B" w14:paraId="3514B733" w14:textId="77777777" w:rsidTr="00F03D9A">
        <w:tc>
          <w:tcPr>
            <w:tcW w:w="879" w:type="dxa"/>
          </w:tcPr>
          <w:p w14:paraId="374BF8B5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8910A52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2884</w:t>
            </w:r>
          </w:p>
        </w:tc>
        <w:tc>
          <w:tcPr>
            <w:tcW w:w="517" w:type="dxa"/>
          </w:tcPr>
          <w:p w14:paraId="6F45F26F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7275E5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721CFD8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on removing wrong REFSENS entry for 30MHz CBW of band n5</w:t>
            </w:r>
          </w:p>
        </w:tc>
        <w:tc>
          <w:tcPr>
            <w:tcW w:w="517" w:type="dxa"/>
          </w:tcPr>
          <w:p w14:paraId="172F82C3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B83EE5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B5198AD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45B1B9D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R4-2509546</w:t>
            </w:r>
          </w:p>
        </w:tc>
        <w:tc>
          <w:tcPr>
            <w:tcW w:w="1597" w:type="dxa"/>
          </w:tcPr>
          <w:p w14:paraId="363F05C4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2ACCFEBB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HPUE_NR_FR1_bands_R19-Core</w:t>
            </w:r>
          </w:p>
        </w:tc>
        <w:tc>
          <w:tcPr>
            <w:tcW w:w="2323" w:type="dxa"/>
          </w:tcPr>
          <w:p w14:paraId="15550D33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E81904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D5A0B" w:rsidRPr="00DD5A0B" w14:paraId="49FFE722" w14:textId="77777777" w:rsidTr="00F03D9A">
        <w:tc>
          <w:tcPr>
            <w:tcW w:w="879" w:type="dxa"/>
          </w:tcPr>
          <w:p w14:paraId="76C4E608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AB9BE2F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3028</w:t>
            </w:r>
          </w:p>
        </w:tc>
        <w:tc>
          <w:tcPr>
            <w:tcW w:w="517" w:type="dxa"/>
          </w:tcPr>
          <w:p w14:paraId="42C205E3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68B633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422891C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38.101-1: n26 PC2 - adding missing content to A-MPR summary table</w:t>
            </w:r>
          </w:p>
        </w:tc>
        <w:tc>
          <w:tcPr>
            <w:tcW w:w="517" w:type="dxa"/>
          </w:tcPr>
          <w:p w14:paraId="4BF2D50E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E46AC7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EE13552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0C7939C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R4-2511393</w:t>
            </w:r>
          </w:p>
        </w:tc>
        <w:tc>
          <w:tcPr>
            <w:tcW w:w="1597" w:type="dxa"/>
          </w:tcPr>
          <w:p w14:paraId="2376953A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Incorporated, Samsung, Ericsson</w:t>
            </w:r>
          </w:p>
        </w:tc>
        <w:tc>
          <w:tcPr>
            <w:tcW w:w="1122" w:type="dxa"/>
          </w:tcPr>
          <w:p w14:paraId="17478579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HPUE_NR_FR1_bands_R19-Core</w:t>
            </w:r>
          </w:p>
        </w:tc>
        <w:tc>
          <w:tcPr>
            <w:tcW w:w="2323" w:type="dxa"/>
          </w:tcPr>
          <w:p w14:paraId="2DD83DA9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C259E7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D5A0B" w:rsidRPr="00DD5A0B" w14:paraId="0B865B31" w14:textId="77777777" w:rsidTr="00F03D9A">
        <w:tc>
          <w:tcPr>
            <w:tcW w:w="879" w:type="dxa"/>
          </w:tcPr>
          <w:p w14:paraId="7952D29F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96724B4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3029</w:t>
            </w:r>
          </w:p>
        </w:tc>
        <w:tc>
          <w:tcPr>
            <w:tcW w:w="517" w:type="dxa"/>
          </w:tcPr>
          <w:p w14:paraId="04F812D8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F788EA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24C4570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38.101-1: NS_48 and NS_49 A-MPR corrections</w:t>
            </w:r>
          </w:p>
        </w:tc>
        <w:tc>
          <w:tcPr>
            <w:tcW w:w="517" w:type="dxa"/>
          </w:tcPr>
          <w:p w14:paraId="631097A7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96C3D4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48E34D8B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322A9CF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R4-2511719</w:t>
            </w:r>
          </w:p>
        </w:tc>
        <w:tc>
          <w:tcPr>
            <w:tcW w:w="1597" w:type="dxa"/>
          </w:tcPr>
          <w:p w14:paraId="73D93BA5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6FD213C9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D5A0B">
              <w:rPr>
                <w:rFonts w:ascii="Calibri" w:eastAsia="Calibri" w:hAnsi="Calibri"/>
                <w:sz w:val="16"/>
                <w:szCs w:val="16"/>
                <w:lang w:eastAsia="en-US"/>
              </w:rPr>
              <w:t>HPUE_NR_FR1_bands_R19-Core</w:t>
            </w:r>
          </w:p>
        </w:tc>
        <w:tc>
          <w:tcPr>
            <w:tcW w:w="2323" w:type="dxa"/>
          </w:tcPr>
          <w:p w14:paraId="694E071E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7408E6" w14:textId="77777777" w:rsidR="00DD5A0B" w:rsidRPr="00DD5A0B" w:rsidRDefault="00DD5A0B" w:rsidP="00DD5A0B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C9CC554" w14:textId="77777777" w:rsidR="001E746A" w:rsidRDefault="001E746A" w:rsidP="00264F81"/>
    <w:p w14:paraId="0E15B74E" w14:textId="1F81DA73" w:rsidR="005061AA" w:rsidRPr="004347C0" w:rsidRDefault="005061AA" w:rsidP="005061AA">
      <w:pPr>
        <w:pStyle w:val="Heading1"/>
      </w:pPr>
      <w:r>
        <w:rPr>
          <w:noProof/>
        </w:rPr>
        <w:t xml:space="preserve">List of CRs from RAN WG4 for AI </w:t>
      </w:r>
      <w:r w:rsidR="007F31DE">
        <w:rPr>
          <w:noProof/>
        </w:rPr>
        <w:t>10.</w:t>
      </w:r>
      <w:r w:rsidR="00596B91">
        <w:rPr>
          <w:noProof/>
        </w:rPr>
        <w:t>9.3</w:t>
      </w:r>
    </w:p>
    <w:p w14:paraId="29D62BFF" w14:textId="339818ED" w:rsidR="00DD6630" w:rsidRDefault="00DF4F42" w:rsidP="00DD6630">
      <w:pPr>
        <w:pStyle w:val="Heading2"/>
        <w:rPr>
          <w:rFonts w:cs="Arial"/>
          <w:noProof/>
        </w:rPr>
      </w:pPr>
      <w:r w:rsidRPr="00DF4F42">
        <w:rPr>
          <w:noProof/>
        </w:rPr>
        <w:t>RP-25240</w:t>
      </w:r>
      <w:r>
        <w:rPr>
          <w:noProof/>
        </w:rPr>
        <w:t>5</w:t>
      </w:r>
    </w:p>
    <w:p w14:paraId="18629AE0" w14:textId="6FDEED4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96B91" w:rsidRPr="00596B91">
        <w:rPr>
          <w:rFonts w:ascii="Arial" w:hAnsi="Arial" w:cs="Arial"/>
          <w:b/>
          <w:bCs/>
        </w:rPr>
        <w:t>RAN4 CRs to IoT_NTN_FDD_S_band</w:t>
      </w:r>
    </w:p>
    <w:p w14:paraId="19DC308F" w14:textId="5060961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7F31DE">
        <w:rPr>
          <w:rFonts w:ascii="Arial" w:hAnsi="Arial" w:cs="Arial"/>
          <w:b/>
          <w:bCs/>
        </w:rPr>
        <w:t>10.</w:t>
      </w:r>
      <w:r w:rsidR="00596B91">
        <w:rPr>
          <w:rFonts w:ascii="Arial" w:hAnsi="Arial" w:cs="Arial"/>
          <w:b/>
          <w:bCs/>
        </w:rPr>
        <w:t>9.3</w:t>
      </w:r>
    </w:p>
    <w:p w14:paraId="1D26F726" w14:textId="77777777" w:rsidR="00E8502F" w:rsidRDefault="00E8502F" w:rsidP="00E8502F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45BD4" w:rsidRPr="00145BD4" w14:paraId="495DA044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3700F5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2CA944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66960E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9776C5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B43BAF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62736D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F3080D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8879F9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BBEF1E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D136F0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355207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98C344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87D0AE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45BD4" w:rsidRPr="00145BD4" w14:paraId="6BC60568" w14:textId="77777777" w:rsidTr="00F03D9A">
        <w:tc>
          <w:tcPr>
            <w:tcW w:w="879" w:type="dxa"/>
          </w:tcPr>
          <w:p w14:paraId="27DA309D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7887BDB0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0083</w:t>
            </w:r>
          </w:p>
        </w:tc>
        <w:tc>
          <w:tcPr>
            <w:tcW w:w="517" w:type="dxa"/>
          </w:tcPr>
          <w:p w14:paraId="0A851428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6308E4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858DBCF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(IoT_NTN_FDD_S_band-Core) Editorial corrections to the IoT NTN band 252 NS flags and sub-clauses with additional requirements</w:t>
            </w:r>
          </w:p>
        </w:tc>
        <w:tc>
          <w:tcPr>
            <w:tcW w:w="517" w:type="dxa"/>
          </w:tcPr>
          <w:p w14:paraId="73F56AE3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637" w:type="dxa"/>
          </w:tcPr>
          <w:p w14:paraId="29128CBD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47ADF551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7A90947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R4-2509532</w:t>
            </w:r>
          </w:p>
        </w:tc>
        <w:tc>
          <w:tcPr>
            <w:tcW w:w="1597" w:type="dxa"/>
          </w:tcPr>
          <w:p w14:paraId="2AD5D55E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Apple, MediaTek</w:t>
            </w:r>
          </w:p>
        </w:tc>
        <w:tc>
          <w:tcPr>
            <w:tcW w:w="1122" w:type="dxa"/>
          </w:tcPr>
          <w:p w14:paraId="68673244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IoT_NTN_FDD_S_band-Core</w:t>
            </w:r>
          </w:p>
        </w:tc>
        <w:tc>
          <w:tcPr>
            <w:tcW w:w="2323" w:type="dxa"/>
          </w:tcPr>
          <w:p w14:paraId="5A00409B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BB5558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45BD4" w:rsidRPr="00145BD4" w14:paraId="5AC16D54" w14:textId="77777777" w:rsidTr="00F03D9A">
        <w:tc>
          <w:tcPr>
            <w:tcW w:w="879" w:type="dxa"/>
          </w:tcPr>
          <w:p w14:paraId="26CA4AF6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39AA93AA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0093</w:t>
            </w:r>
          </w:p>
        </w:tc>
        <w:tc>
          <w:tcPr>
            <w:tcW w:w="517" w:type="dxa"/>
          </w:tcPr>
          <w:p w14:paraId="5FEFA17F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135C95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CD372A2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CR to TS 36.102: Adding FCC SEM mask to band 252</w:t>
            </w:r>
          </w:p>
        </w:tc>
        <w:tc>
          <w:tcPr>
            <w:tcW w:w="517" w:type="dxa"/>
          </w:tcPr>
          <w:p w14:paraId="26E174AA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455FFF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2A8082FE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F2E1D72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R4-2511406</w:t>
            </w:r>
          </w:p>
        </w:tc>
        <w:tc>
          <w:tcPr>
            <w:tcW w:w="1597" w:type="dxa"/>
          </w:tcPr>
          <w:p w14:paraId="472C69B8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0DE08061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IoT_NTN_FDD_S_band-Core</w:t>
            </w:r>
          </w:p>
        </w:tc>
        <w:tc>
          <w:tcPr>
            <w:tcW w:w="2323" w:type="dxa"/>
          </w:tcPr>
          <w:p w14:paraId="78A9B61E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>6.2A.3, 6.2B.3, 6.5A.3.3.1, 6.5B.3.3.1</w:t>
            </w:r>
          </w:p>
        </w:tc>
        <w:tc>
          <w:tcPr>
            <w:tcW w:w="998" w:type="dxa"/>
          </w:tcPr>
          <w:p w14:paraId="21BC9589" w14:textId="77777777" w:rsidR="00145BD4" w:rsidRPr="00145BD4" w:rsidRDefault="00145BD4" w:rsidP="00145BD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5BD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36.521-4 </w:t>
            </w:r>
          </w:p>
        </w:tc>
      </w:tr>
    </w:tbl>
    <w:p w14:paraId="356BC3BC" w14:textId="77777777" w:rsidR="00053290" w:rsidRDefault="00053290" w:rsidP="00DD6630"/>
    <w:p w14:paraId="7571B0E9" w14:textId="51EEEBF2" w:rsidR="00147981" w:rsidRDefault="00147981" w:rsidP="00147981">
      <w:pPr>
        <w:pStyle w:val="Heading1"/>
      </w:pPr>
      <w:r>
        <w:rPr>
          <w:noProof/>
        </w:rPr>
        <w:t xml:space="preserve">List of CRs from RAN WG4 for AI </w:t>
      </w:r>
      <w:r w:rsidR="007F31DE">
        <w:rPr>
          <w:noProof/>
        </w:rPr>
        <w:t>10.</w:t>
      </w:r>
      <w:r w:rsidR="0037706F">
        <w:rPr>
          <w:noProof/>
        </w:rPr>
        <w:t>5.1</w:t>
      </w:r>
    </w:p>
    <w:p w14:paraId="7358768F" w14:textId="59D6498F" w:rsidR="00DD6630" w:rsidRDefault="00DF4F42" w:rsidP="00DD6630">
      <w:pPr>
        <w:pStyle w:val="Heading2"/>
        <w:rPr>
          <w:rFonts w:cs="Arial"/>
          <w:noProof/>
        </w:rPr>
      </w:pPr>
      <w:r w:rsidRPr="00DF4F42">
        <w:rPr>
          <w:noProof/>
        </w:rPr>
        <w:t>RP-25240</w:t>
      </w:r>
      <w:r>
        <w:rPr>
          <w:noProof/>
        </w:rPr>
        <w:t>6</w:t>
      </w:r>
    </w:p>
    <w:p w14:paraId="23C935C0" w14:textId="42C91714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7706F" w:rsidRPr="0037706F">
        <w:rPr>
          <w:rFonts w:ascii="Arial" w:hAnsi="Arial" w:cs="Arial"/>
          <w:b/>
          <w:bCs/>
        </w:rPr>
        <w:t>RAN4 CRs to IoT_NTN_Ph3</w:t>
      </w:r>
    </w:p>
    <w:p w14:paraId="791FCC81" w14:textId="7B09FCC1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7F31DE">
        <w:rPr>
          <w:rFonts w:ascii="Arial" w:hAnsi="Arial" w:cs="Arial"/>
          <w:b/>
          <w:bCs/>
        </w:rPr>
        <w:t>10.</w:t>
      </w:r>
      <w:r w:rsidR="0037706F">
        <w:rPr>
          <w:rFonts w:ascii="Arial" w:hAnsi="Arial" w:cs="Arial"/>
          <w:b/>
          <w:bCs/>
        </w:rPr>
        <w:t>5.1</w:t>
      </w:r>
    </w:p>
    <w:p w14:paraId="3CBE1D29" w14:textId="77777777" w:rsidR="0099540C" w:rsidRDefault="0099540C" w:rsidP="0099540C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24072" w:rsidRPr="00624072" w14:paraId="1CEE45DA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E073EE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CC3964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C2998D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89A976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36FBA4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60B25F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A7C0A6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968DD9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CCAD1B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198E3F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72CB86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F695D7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DF41DA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24072" w:rsidRPr="00624072" w14:paraId="4D44F43E" w14:textId="77777777" w:rsidTr="00F03D9A">
        <w:tc>
          <w:tcPr>
            <w:tcW w:w="879" w:type="dxa"/>
          </w:tcPr>
          <w:p w14:paraId="7BFA8732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36.133</w:t>
            </w:r>
          </w:p>
        </w:tc>
        <w:tc>
          <w:tcPr>
            <w:tcW w:w="637" w:type="dxa"/>
          </w:tcPr>
          <w:p w14:paraId="5521828C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7395</w:t>
            </w:r>
          </w:p>
        </w:tc>
        <w:tc>
          <w:tcPr>
            <w:tcW w:w="517" w:type="dxa"/>
          </w:tcPr>
          <w:p w14:paraId="019A1898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AE29A2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77FD7FD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BigCR for R19 IoT_NTN_Ph3-Core</w:t>
            </w:r>
          </w:p>
        </w:tc>
        <w:tc>
          <w:tcPr>
            <w:tcW w:w="517" w:type="dxa"/>
          </w:tcPr>
          <w:p w14:paraId="6E8DC35C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F8C9CB1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06402B2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7C8630B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R4-2512899</w:t>
            </w:r>
          </w:p>
        </w:tc>
        <w:tc>
          <w:tcPr>
            <w:tcW w:w="1597" w:type="dxa"/>
          </w:tcPr>
          <w:p w14:paraId="5D8C8AEA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3BA1ED4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24072">
              <w:rPr>
                <w:rFonts w:ascii="Calibri" w:eastAsia="Calibri" w:hAnsi="Calibri"/>
                <w:sz w:val="16"/>
                <w:szCs w:val="16"/>
                <w:lang w:eastAsia="en-US"/>
              </w:rPr>
              <w:t>IoT_NTN_Ph3-Core</w:t>
            </w:r>
          </w:p>
        </w:tc>
        <w:tc>
          <w:tcPr>
            <w:tcW w:w="2323" w:type="dxa"/>
          </w:tcPr>
          <w:p w14:paraId="463D9377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4F1E29" w14:textId="77777777" w:rsidR="00624072" w:rsidRPr="00624072" w:rsidRDefault="00624072" w:rsidP="0062407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FA26495" w14:textId="77777777" w:rsidR="008A0122" w:rsidRDefault="008A0122" w:rsidP="00DD6630"/>
    <w:p w14:paraId="7123001E" w14:textId="66DF6A93" w:rsidR="00AC3E10" w:rsidRDefault="00AC3E10" w:rsidP="00AC3E10">
      <w:pPr>
        <w:pStyle w:val="Heading1"/>
      </w:pPr>
      <w:r>
        <w:rPr>
          <w:noProof/>
        </w:rPr>
        <w:t xml:space="preserve">List of CRs from RAN WG4 for AI </w:t>
      </w:r>
      <w:r w:rsidR="0037706F">
        <w:rPr>
          <w:noProof/>
        </w:rPr>
        <w:t>10.6.3</w:t>
      </w:r>
    </w:p>
    <w:p w14:paraId="4379861A" w14:textId="76EEFB39" w:rsidR="00DD6630" w:rsidRDefault="00DF4F42" w:rsidP="00DD6630">
      <w:pPr>
        <w:pStyle w:val="Heading2"/>
        <w:rPr>
          <w:rFonts w:cs="Arial"/>
          <w:noProof/>
        </w:rPr>
      </w:pPr>
      <w:r w:rsidRPr="00DF4F42">
        <w:rPr>
          <w:noProof/>
        </w:rPr>
        <w:t>RP-25240</w:t>
      </w:r>
      <w:r>
        <w:rPr>
          <w:noProof/>
        </w:rPr>
        <w:t>7</w:t>
      </w:r>
    </w:p>
    <w:p w14:paraId="281A5F46" w14:textId="415CFCDB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7706F" w:rsidRPr="0037706F">
        <w:rPr>
          <w:rFonts w:ascii="Arial" w:hAnsi="Arial" w:cs="Arial"/>
          <w:b/>
          <w:bCs/>
        </w:rPr>
        <w:t>RAN4 CRs to IoT_NTN_TDD</w:t>
      </w:r>
    </w:p>
    <w:p w14:paraId="16C5D361" w14:textId="02FDCFAA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37706F">
        <w:rPr>
          <w:rFonts w:ascii="Arial" w:hAnsi="Arial" w:cs="Arial"/>
          <w:b/>
          <w:bCs/>
        </w:rPr>
        <w:t>10.6.3</w:t>
      </w:r>
    </w:p>
    <w:p w14:paraId="38A83B33" w14:textId="77777777" w:rsidR="000263F1" w:rsidRDefault="000263F1" w:rsidP="000263F1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83C95" w:rsidRPr="00283C95" w14:paraId="7602CB69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B5CA8F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2889DE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3DF326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A5C90E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1EE62C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70CF6D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D226DE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29FB2D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95BB34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3B62CD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4A330E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957F19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39A1D9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83C95" w:rsidRPr="00283C95" w14:paraId="5F0BE8F7" w14:textId="77777777" w:rsidTr="00F03D9A">
        <w:tc>
          <w:tcPr>
            <w:tcW w:w="879" w:type="dxa"/>
          </w:tcPr>
          <w:p w14:paraId="64426338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61E540B8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0092</w:t>
            </w:r>
          </w:p>
        </w:tc>
        <w:tc>
          <w:tcPr>
            <w:tcW w:w="517" w:type="dxa"/>
          </w:tcPr>
          <w:p w14:paraId="32F0C9D5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7BB4F0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6D93CBE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(IoT_NTN_TDD) Big CR to 36.102 Rel19 UE RF</w:t>
            </w:r>
          </w:p>
        </w:tc>
        <w:tc>
          <w:tcPr>
            <w:tcW w:w="517" w:type="dxa"/>
          </w:tcPr>
          <w:p w14:paraId="66FC31E4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412F51B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165201A0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315117E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R4-2511124</w:t>
            </w:r>
          </w:p>
        </w:tc>
        <w:tc>
          <w:tcPr>
            <w:tcW w:w="1597" w:type="dxa"/>
          </w:tcPr>
          <w:p w14:paraId="3A4CFBB8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Iridium Satellite LLC, THALES</w:t>
            </w:r>
          </w:p>
        </w:tc>
        <w:tc>
          <w:tcPr>
            <w:tcW w:w="1122" w:type="dxa"/>
          </w:tcPr>
          <w:p w14:paraId="36619FBB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IoT_NTN_TDD</w:t>
            </w:r>
          </w:p>
        </w:tc>
        <w:tc>
          <w:tcPr>
            <w:tcW w:w="2323" w:type="dxa"/>
          </w:tcPr>
          <w:p w14:paraId="5A399343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D3525F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83C95" w:rsidRPr="00283C95" w14:paraId="6FB07413" w14:textId="77777777" w:rsidTr="00F03D9A">
        <w:tc>
          <w:tcPr>
            <w:tcW w:w="879" w:type="dxa"/>
          </w:tcPr>
          <w:p w14:paraId="66F53FA4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36.108</w:t>
            </w:r>
          </w:p>
        </w:tc>
        <w:tc>
          <w:tcPr>
            <w:tcW w:w="637" w:type="dxa"/>
          </w:tcPr>
          <w:p w14:paraId="699776B4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0038</w:t>
            </w:r>
          </w:p>
        </w:tc>
        <w:tc>
          <w:tcPr>
            <w:tcW w:w="517" w:type="dxa"/>
          </w:tcPr>
          <w:p w14:paraId="72B1C874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640E04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E7A7D4D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(IoT_NTN_TDD) Big CR to 36.108 Rel19 SAN RF</w:t>
            </w:r>
          </w:p>
        </w:tc>
        <w:tc>
          <w:tcPr>
            <w:tcW w:w="517" w:type="dxa"/>
          </w:tcPr>
          <w:p w14:paraId="3C25E89C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5598968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26F9215E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E81CAAC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R4-2511149</w:t>
            </w:r>
          </w:p>
        </w:tc>
        <w:tc>
          <w:tcPr>
            <w:tcW w:w="1597" w:type="dxa"/>
          </w:tcPr>
          <w:p w14:paraId="1448F2D1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Iridium Satellite LLC, THALES</w:t>
            </w:r>
          </w:p>
        </w:tc>
        <w:tc>
          <w:tcPr>
            <w:tcW w:w="1122" w:type="dxa"/>
          </w:tcPr>
          <w:p w14:paraId="4D97F698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IoT_NTN_TDD</w:t>
            </w:r>
          </w:p>
        </w:tc>
        <w:tc>
          <w:tcPr>
            <w:tcW w:w="2323" w:type="dxa"/>
          </w:tcPr>
          <w:p w14:paraId="59DC07AC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1F453F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83C95" w:rsidRPr="00283C95" w14:paraId="3E38F532" w14:textId="77777777" w:rsidTr="00F03D9A">
        <w:tc>
          <w:tcPr>
            <w:tcW w:w="879" w:type="dxa"/>
          </w:tcPr>
          <w:p w14:paraId="5F61F636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36.133</w:t>
            </w:r>
          </w:p>
        </w:tc>
        <w:tc>
          <w:tcPr>
            <w:tcW w:w="637" w:type="dxa"/>
          </w:tcPr>
          <w:p w14:paraId="4C2F5274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7394</w:t>
            </w:r>
          </w:p>
        </w:tc>
        <w:tc>
          <w:tcPr>
            <w:tcW w:w="517" w:type="dxa"/>
          </w:tcPr>
          <w:p w14:paraId="4E7B0801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EEDC5D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688B8FF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(IoT_NTN_TDD) Big CR 36.133 R19 UE RRM</w:t>
            </w:r>
          </w:p>
        </w:tc>
        <w:tc>
          <w:tcPr>
            <w:tcW w:w="517" w:type="dxa"/>
          </w:tcPr>
          <w:p w14:paraId="062DE6FB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A02E495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C07E0D9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549D1ED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R4-2511349</w:t>
            </w:r>
          </w:p>
        </w:tc>
        <w:tc>
          <w:tcPr>
            <w:tcW w:w="1597" w:type="dxa"/>
          </w:tcPr>
          <w:p w14:paraId="5C075CEB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Iridium Satellite LLC, THALES, Qualcomm Incorporated, Nordic Semiconductor ASA, Huawei, HiSilicon, Nokia</w:t>
            </w:r>
          </w:p>
        </w:tc>
        <w:tc>
          <w:tcPr>
            <w:tcW w:w="1122" w:type="dxa"/>
          </w:tcPr>
          <w:p w14:paraId="21848BD3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IoT_NTN_TDD</w:t>
            </w:r>
          </w:p>
        </w:tc>
        <w:tc>
          <w:tcPr>
            <w:tcW w:w="2323" w:type="dxa"/>
          </w:tcPr>
          <w:p w14:paraId="74F4D911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>4.6B, 6.5B, 6.6B, 6.9B, 7.20B, 7.21B, 7.22B, 7.23B, 8.14B</w:t>
            </w:r>
          </w:p>
        </w:tc>
        <w:tc>
          <w:tcPr>
            <w:tcW w:w="998" w:type="dxa"/>
          </w:tcPr>
          <w:p w14:paraId="703862F3" w14:textId="77777777" w:rsidR="00283C95" w:rsidRPr="00283C95" w:rsidRDefault="00283C95" w:rsidP="00283C9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83C9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</w:p>
        </w:tc>
      </w:tr>
    </w:tbl>
    <w:p w14:paraId="7B524C2B" w14:textId="77777777" w:rsidR="00C15F37" w:rsidRDefault="00C15F37" w:rsidP="00DD6630"/>
    <w:p w14:paraId="16284A71" w14:textId="09AE1317" w:rsidR="004374BE" w:rsidRDefault="004374BE" w:rsidP="004374BE">
      <w:pPr>
        <w:pStyle w:val="Heading1"/>
      </w:pPr>
      <w:r>
        <w:rPr>
          <w:noProof/>
        </w:rPr>
        <w:t xml:space="preserve">List of CRs from RAN WG4 for AI </w:t>
      </w:r>
      <w:r w:rsidR="0037706F">
        <w:rPr>
          <w:noProof/>
        </w:rPr>
        <w:t>9.6.2.5</w:t>
      </w:r>
    </w:p>
    <w:p w14:paraId="2C3DAC6C" w14:textId="07075D9F" w:rsidR="00DD6630" w:rsidRDefault="00DF4F42" w:rsidP="00DD6630">
      <w:pPr>
        <w:pStyle w:val="Heading2"/>
        <w:rPr>
          <w:rFonts w:cs="Arial"/>
          <w:noProof/>
        </w:rPr>
      </w:pPr>
      <w:r w:rsidRPr="00DF4F42">
        <w:rPr>
          <w:noProof/>
        </w:rPr>
        <w:t>RP-25240</w:t>
      </w:r>
      <w:r>
        <w:rPr>
          <w:noProof/>
        </w:rPr>
        <w:t>8</w:t>
      </w:r>
    </w:p>
    <w:p w14:paraId="550C64B4" w14:textId="0E340278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7706F" w:rsidRPr="0037706F">
        <w:rPr>
          <w:rFonts w:ascii="Arial" w:hAnsi="Arial" w:cs="Arial"/>
          <w:b/>
          <w:bCs/>
        </w:rPr>
        <w:t>RAN4 CRs to LCS_BDS_B2b_LTE_NR</w:t>
      </w:r>
    </w:p>
    <w:p w14:paraId="57803371" w14:textId="25A49119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37706F">
        <w:rPr>
          <w:rFonts w:ascii="Arial" w:hAnsi="Arial" w:cs="Arial"/>
          <w:b/>
          <w:bCs/>
        </w:rPr>
        <w:t>9.6.2.5</w:t>
      </w:r>
    </w:p>
    <w:p w14:paraId="30A80FE7" w14:textId="77777777" w:rsidR="00612674" w:rsidRDefault="00612674" w:rsidP="00612674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732C" w:rsidRPr="00AE732C" w14:paraId="457E85A2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D554205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D2C183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5696A2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DD88BD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D383DE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76A0E2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06D1A5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A59516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554748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9C6A46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EA5E676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86E6FB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57E1CF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E732C" w:rsidRPr="00AE732C" w14:paraId="04FACFDC" w14:textId="77777777" w:rsidTr="00F03D9A">
        <w:tc>
          <w:tcPr>
            <w:tcW w:w="879" w:type="dxa"/>
          </w:tcPr>
          <w:p w14:paraId="21D983FA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36.171</w:t>
            </w:r>
          </w:p>
        </w:tc>
        <w:tc>
          <w:tcPr>
            <w:tcW w:w="637" w:type="dxa"/>
          </w:tcPr>
          <w:p w14:paraId="30A8C56B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0032</w:t>
            </w:r>
          </w:p>
        </w:tc>
        <w:tc>
          <w:tcPr>
            <w:tcW w:w="517" w:type="dxa"/>
          </w:tcPr>
          <w:p w14:paraId="55AA6B2B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DE2D89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7859D3D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CR for TS 36.171 to introduce BDS B2b signal in A-GNSS</w:t>
            </w:r>
          </w:p>
        </w:tc>
        <w:tc>
          <w:tcPr>
            <w:tcW w:w="517" w:type="dxa"/>
          </w:tcPr>
          <w:p w14:paraId="1BEDF70B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32B1839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774CF129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DCCA369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R4-2509320</w:t>
            </w:r>
          </w:p>
        </w:tc>
        <w:tc>
          <w:tcPr>
            <w:tcW w:w="1597" w:type="dxa"/>
          </w:tcPr>
          <w:p w14:paraId="0EA5D42E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CAICT, CATT, CMCC</w:t>
            </w:r>
            <w:proofErr w:type="gramStart"/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, ,</w:t>
            </w:r>
            <w:proofErr w:type="gramEnd"/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China Telecome, China Unicom, Ericsson, Huawei, HiSilicon, Lenovo, OPPO, vivo, Xiaomi, ZTE</w:t>
            </w:r>
          </w:p>
        </w:tc>
        <w:tc>
          <w:tcPr>
            <w:tcW w:w="1122" w:type="dxa"/>
          </w:tcPr>
          <w:p w14:paraId="0AC9A4CF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LCS_BDS_B2b_LTE_NR-Perf</w:t>
            </w:r>
          </w:p>
        </w:tc>
        <w:tc>
          <w:tcPr>
            <w:tcW w:w="2323" w:type="dxa"/>
          </w:tcPr>
          <w:p w14:paraId="74C4403C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E12FFD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E732C" w:rsidRPr="00AE732C" w14:paraId="0E9DDE97" w14:textId="77777777" w:rsidTr="00F03D9A">
        <w:tc>
          <w:tcPr>
            <w:tcW w:w="879" w:type="dxa"/>
          </w:tcPr>
          <w:p w14:paraId="2504E152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38.171</w:t>
            </w:r>
          </w:p>
        </w:tc>
        <w:tc>
          <w:tcPr>
            <w:tcW w:w="637" w:type="dxa"/>
          </w:tcPr>
          <w:p w14:paraId="4744DBAF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0031</w:t>
            </w:r>
          </w:p>
        </w:tc>
        <w:tc>
          <w:tcPr>
            <w:tcW w:w="517" w:type="dxa"/>
          </w:tcPr>
          <w:p w14:paraId="37AC9AB2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B77B7F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109B95C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CR for TS 38.171 to introduce BDS B2b signal in A-GNSS</w:t>
            </w:r>
          </w:p>
        </w:tc>
        <w:tc>
          <w:tcPr>
            <w:tcW w:w="517" w:type="dxa"/>
          </w:tcPr>
          <w:p w14:paraId="4D18F2EF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12CA5F9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8E8118E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9F65518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R4-2509321</w:t>
            </w:r>
          </w:p>
        </w:tc>
        <w:tc>
          <w:tcPr>
            <w:tcW w:w="1597" w:type="dxa"/>
          </w:tcPr>
          <w:p w14:paraId="3A2B51C3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CAICT, CATT, CMCC</w:t>
            </w:r>
            <w:proofErr w:type="gramStart"/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>, ,</w:t>
            </w:r>
            <w:proofErr w:type="gramEnd"/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China Telecome, China Unicom, Ericsson, Huawei, HiSilicon, Lenovo, </w:t>
            </w: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OPPO, vivo, Xiaomi, ZTE</w:t>
            </w:r>
          </w:p>
        </w:tc>
        <w:tc>
          <w:tcPr>
            <w:tcW w:w="1122" w:type="dxa"/>
          </w:tcPr>
          <w:p w14:paraId="2AEC69BA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732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LCS_BDS_B2b_LTE_NR-Perf</w:t>
            </w:r>
          </w:p>
        </w:tc>
        <w:tc>
          <w:tcPr>
            <w:tcW w:w="2323" w:type="dxa"/>
          </w:tcPr>
          <w:p w14:paraId="4AA0CDC6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031088" w14:textId="77777777" w:rsidR="00AE732C" w:rsidRPr="00AE732C" w:rsidRDefault="00AE732C" w:rsidP="00AE732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7DFCE04" w14:textId="77777777" w:rsidR="000B0C11" w:rsidRDefault="000B0C11" w:rsidP="00DD6630"/>
    <w:p w14:paraId="456E2BAB" w14:textId="4789B572" w:rsidR="004374BE" w:rsidRDefault="004374BE" w:rsidP="004374BE">
      <w:pPr>
        <w:pStyle w:val="Heading1"/>
      </w:pPr>
      <w:r>
        <w:rPr>
          <w:noProof/>
        </w:rPr>
        <w:t xml:space="preserve">List of CRs from RAN WG4 for AI </w:t>
      </w:r>
      <w:r w:rsidR="00626783">
        <w:rPr>
          <w:noProof/>
        </w:rPr>
        <w:t>10.6.4</w:t>
      </w:r>
    </w:p>
    <w:p w14:paraId="67E9538A" w14:textId="3E206545" w:rsidR="001B1DF5" w:rsidRDefault="00DF4F42" w:rsidP="001B1DF5">
      <w:pPr>
        <w:pStyle w:val="Heading2"/>
        <w:rPr>
          <w:rFonts w:cs="Arial"/>
          <w:noProof/>
        </w:rPr>
      </w:pPr>
      <w:r w:rsidRPr="00DF4F42">
        <w:rPr>
          <w:noProof/>
        </w:rPr>
        <w:t>RP-25240</w:t>
      </w:r>
      <w:r>
        <w:rPr>
          <w:noProof/>
        </w:rPr>
        <w:t>9</w:t>
      </w:r>
    </w:p>
    <w:p w14:paraId="7D36CC91" w14:textId="2EAAFC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26783" w:rsidRPr="00626783">
        <w:rPr>
          <w:rFonts w:ascii="Arial" w:hAnsi="Arial" w:cs="Arial"/>
          <w:b/>
          <w:bCs/>
        </w:rPr>
        <w:t>RAN4 CRs to LTE_band_5G_bcast_GSO</w:t>
      </w:r>
    </w:p>
    <w:p w14:paraId="3A52C50C" w14:textId="5107ED18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626783">
        <w:rPr>
          <w:rFonts w:ascii="Arial" w:hAnsi="Arial" w:cs="Arial"/>
          <w:b/>
          <w:bCs/>
        </w:rPr>
        <w:t>10.6.4</w:t>
      </w:r>
    </w:p>
    <w:p w14:paraId="237FE473" w14:textId="77777777" w:rsidR="00C321B1" w:rsidRDefault="00C321B1" w:rsidP="00C321B1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C0BAC" w:rsidRPr="00CC0BAC" w14:paraId="18B1221B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65E875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93A4BA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232D57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8F3E2C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50D01D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4CAFDE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03AE7E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B49DF41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06A565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03D301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C2B9DD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61075C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64377A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C0BAC" w:rsidRPr="00CC0BAC" w14:paraId="4B804EA0" w14:textId="77777777" w:rsidTr="00F03D9A">
        <w:tc>
          <w:tcPr>
            <w:tcW w:w="879" w:type="dxa"/>
          </w:tcPr>
          <w:p w14:paraId="5E763708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782A03D9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0078</w:t>
            </w:r>
          </w:p>
        </w:tc>
        <w:tc>
          <w:tcPr>
            <w:tcW w:w="517" w:type="dxa"/>
          </w:tcPr>
          <w:p w14:paraId="7EE282C8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C022AC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FFF0F9B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Big CR on TS 36.102: New LTE band for 5G broadcast for region 3 utilizing a geosynchronous satellite</w:t>
            </w:r>
          </w:p>
        </w:tc>
        <w:tc>
          <w:tcPr>
            <w:tcW w:w="517" w:type="dxa"/>
          </w:tcPr>
          <w:p w14:paraId="67066F18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CE0D7FD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58CAF0CE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C84FE40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R4-2512553</w:t>
            </w:r>
          </w:p>
        </w:tc>
        <w:tc>
          <w:tcPr>
            <w:tcW w:w="1597" w:type="dxa"/>
          </w:tcPr>
          <w:p w14:paraId="151AE147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ASTRUM MOBILE PTE. LTD.</w:t>
            </w:r>
          </w:p>
        </w:tc>
        <w:tc>
          <w:tcPr>
            <w:tcW w:w="1122" w:type="dxa"/>
          </w:tcPr>
          <w:p w14:paraId="4341165E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LTE_band_5G_bcast_GSO-Core</w:t>
            </w:r>
          </w:p>
        </w:tc>
        <w:tc>
          <w:tcPr>
            <w:tcW w:w="2323" w:type="dxa"/>
          </w:tcPr>
          <w:p w14:paraId="3303E91E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12FCFD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C0BAC" w:rsidRPr="00CC0BAC" w14:paraId="4D2D0B3B" w14:textId="77777777" w:rsidTr="00F03D9A">
        <w:tc>
          <w:tcPr>
            <w:tcW w:w="879" w:type="dxa"/>
          </w:tcPr>
          <w:p w14:paraId="14552C5D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36.108</w:t>
            </w:r>
          </w:p>
        </w:tc>
        <w:tc>
          <w:tcPr>
            <w:tcW w:w="637" w:type="dxa"/>
          </w:tcPr>
          <w:p w14:paraId="2293B644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0036</w:t>
            </w:r>
          </w:p>
        </w:tc>
        <w:tc>
          <w:tcPr>
            <w:tcW w:w="517" w:type="dxa"/>
          </w:tcPr>
          <w:p w14:paraId="17C41750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BF0BE9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438DE29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Big CR on TS 36.108: New LTE band for 5G broadcast for region 3 utilizing a geosynchronous satellite</w:t>
            </w:r>
          </w:p>
        </w:tc>
        <w:tc>
          <w:tcPr>
            <w:tcW w:w="517" w:type="dxa"/>
          </w:tcPr>
          <w:p w14:paraId="04AF8FAF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E27D64F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9557535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E7E4A4C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R4-2512555</w:t>
            </w:r>
          </w:p>
        </w:tc>
        <w:tc>
          <w:tcPr>
            <w:tcW w:w="1597" w:type="dxa"/>
          </w:tcPr>
          <w:p w14:paraId="6DF5097E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ASTRUM MOBILE PTE. LTD.</w:t>
            </w:r>
          </w:p>
        </w:tc>
        <w:tc>
          <w:tcPr>
            <w:tcW w:w="1122" w:type="dxa"/>
          </w:tcPr>
          <w:p w14:paraId="6C7A1657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0BAC">
              <w:rPr>
                <w:rFonts w:ascii="Calibri" w:eastAsia="Calibri" w:hAnsi="Calibri"/>
                <w:sz w:val="16"/>
                <w:szCs w:val="16"/>
                <w:lang w:eastAsia="en-US"/>
              </w:rPr>
              <w:t>LTE_band_5G_bcast_GSO-Core</w:t>
            </w:r>
          </w:p>
        </w:tc>
        <w:tc>
          <w:tcPr>
            <w:tcW w:w="2323" w:type="dxa"/>
          </w:tcPr>
          <w:p w14:paraId="22B7F348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FCC563" w14:textId="77777777" w:rsidR="00CC0BAC" w:rsidRPr="00CC0BAC" w:rsidRDefault="00CC0BAC" w:rsidP="00CC0BA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54F44D7" w14:textId="77777777" w:rsidR="00D8679F" w:rsidRDefault="00D8679F" w:rsidP="001B1DF5"/>
    <w:p w14:paraId="4D378FAA" w14:textId="0A3F8219" w:rsidR="00A9632C" w:rsidRDefault="00A9632C" w:rsidP="00A9632C">
      <w:pPr>
        <w:pStyle w:val="Heading1"/>
      </w:pPr>
      <w:r>
        <w:rPr>
          <w:noProof/>
        </w:rPr>
        <w:t xml:space="preserve">List of CRs from RAN WG4 for AI </w:t>
      </w:r>
      <w:r w:rsidR="00626783">
        <w:rPr>
          <w:noProof/>
        </w:rPr>
        <w:t>10.6.2</w:t>
      </w:r>
    </w:p>
    <w:p w14:paraId="10B0714B" w14:textId="5E0FCC80" w:rsidR="001B1DF5" w:rsidRDefault="00DF4F42" w:rsidP="001B1DF5">
      <w:pPr>
        <w:pStyle w:val="Heading2"/>
        <w:rPr>
          <w:rFonts w:cs="Arial"/>
          <w:noProof/>
        </w:rPr>
      </w:pPr>
      <w:bookmarkStart w:id="5" w:name="_Hlk208391639"/>
      <w:r w:rsidRPr="00DF4F42">
        <w:rPr>
          <w:noProof/>
        </w:rPr>
        <w:t>RP-2524</w:t>
      </w:r>
      <w:r>
        <w:rPr>
          <w:noProof/>
        </w:rPr>
        <w:t>10</w:t>
      </w:r>
      <w:bookmarkEnd w:id="5"/>
    </w:p>
    <w:p w14:paraId="5BF702D1" w14:textId="0DECDBE6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26783" w:rsidRPr="00626783">
        <w:rPr>
          <w:rFonts w:ascii="Arial" w:hAnsi="Arial" w:cs="Arial"/>
          <w:b/>
          <w:bCs/>
        </w:rPr>
        <w:t>RAN4 CRs to LTE_CA_R19_xBDL_yBUL</w:t>
      </w:r>
    </w:p>
    <w:p w14:paraId="2E33EB16" w14:textId="1851E723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626783">
        <w:rPr>
          <w:rFonts w:ascii="Arial" w:hAnsi="Arial" w:cs="Arial"/>
          <w:b/>
          <w:bCs/>
        </w:rPr>
        <w:t>10.6.2</w:t>
      </w:r>
    </w:p>
    <w:p w14:paraId="28078B87" w14:textId="77777777" w:rsidR="00D8679F" w:rsidRDefault="00D8679F" w:rsidP="001B1DF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B3249" w:rsidRPr="007B3249" w14:paraId="7659D2E1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03D658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42E5DB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78CE04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841F8F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BB7BF5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8F12AA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CBC11F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BCB967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2150B3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21CA46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59EB2C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9FC7AF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BC5019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7B3249" w:rsidRPr="007B3249" w14:paraId="7E1B96AB" w14:textId="77777777" w:rsidTr="00F03D9A">
        <w:tc>
          <w:tcPr>
            <w:tcW w:w="879" w:type="dxa"/>
          </w:tcPr>
          <w:p w14:paraId="6EFBEF0E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637" w:type="dxa"/>
          </w:tcPr>
          <w:p w14:paraId="520EECE3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6114</w:t>
            </w:r>
          </w:p>
        </w:tc>
        <w:tc>
          <w:tcPr>
            <w:tcW w:w="517" w:type="dxa"/>
          </w:tcPr>
          <w:p w14:paraId="21A2A399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6AE3F8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AB8948F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Big CR on Introduction of completed R19 x(1&lt;=x&lt;=6) DL y(y&lt;=2) UL CA band combinations to TS 36.101</w:t>
            </w:r>
          </w:p>
        </w:tc>
        <w:tc>
          <w:tcPr>
            <w:tcW w:w="517" w:type="dxa"/>
          </w:tcPr>
          <w:p w14:paraId="76280857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8D4DC00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908E982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5F2DD4C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R4-2510665</w:t>
            </w:r>
          </w:p>
        </w:tc>
        <w:tc>
          <w:tcPr>
            <w:tcW w:w="1597" w:type="dxa"/>
          </w:tcPr>
          <w:p w14:paraId="51206182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499B34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LTE_CA_R19_xBDL_yBUL-Core</w:t>
            </w:r>
          </w:p>
        </w:tc>
        <w:tc>
          <w:tcPr>
            <w:tcW w:w="2323" w:type="dxa"/>
          </w:tcPr>
          <w:p w14:paraId="3CD41812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5.6A.1</w:t>
            </w:r>
          </w:p>
        </w:tc>
        <w:tc>
          <w:tcPr>
            <w:tcW w:w="998" w:type="dxa"/>
          </w:tcPr>
          <w:p w14:paraId="2FAC3FE2" w14:textId="77777777" w:rsidR="007B3249" w:rsidRPr="007B3249" w:rsidRDefault="007B3249" w:rsidP="007B324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7B3249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36.521; TS/TR ... CR ... </w:t>
            </w:r>
          </w:p>
        </w:tc>
      </w:tr>
    </w:tbl>
    <w:p w14:paraId="02A2CAB2" w14:textId="77777777" w:rsidR="003B5B40" w:rsidRDefault="003B5B40" w:rsidP="001B1DF5"/>
    <w:p w14:paraId="4290055E" w14:textId="055EFA74" w:rsidR="005946A8" w:rsidRDefault="005946A8" w:rsidP="005946A8">
      <w:pPr>
        <w:pStyle w:val="Heading1"/>
      </w:pPr>
      <w:r>
        <w:rPr>
          <w:noProof/>
        </w:rPr>
        <w:t>List of CRs from RAN WG4 for AI 9.</w:t>
      </w:r>
      <w:r w:rsidR="009C74B7">
        <w:rPr>
          <w:noProof/>
        </w:rPr>
        <w:t>6.1.5</w:t>
      </w:r>
    </w:p>
    <w:p w14:paraId="56439B22" w14:textId="70538E12" w:rsidR="001B1DF5" w:rsidRDefault="00275F6B" w:rsidP="001B1DF5">
      <w:pPr>
        <w:pStyle w:val="Heading2"/>
        <w:rPr>
          <w:rFonts w:cs="Arial"/>
          <w:noProof/>
        </w:rPr>
      </w:pPr>
      <w:r w:rsidRPr="00275F6B">
        <w:rPr>
          <w:noProof/>
        </w:rPr>
        <w:t>RP-25241</w:t>
      </w:r>
      <w:r>
        <w:rPr>
          <w:noProof/>
        </w:rPr>
        <w:t>1</w:t>
      </w:r>
    </w:p>
    <w:p w14:paraId="7AA343A9" w14:textId="330BE609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C74B7" w:rsidRPr="009C74B7">
        <w:rPr>
          <w:rFonts w:ascii="Arial" w:hAnsi="Arial" w:cs="Arial"/>
          <w:b/>
          <w:bCs/>
        </w:rPr>
        <w:t>RAN4 CRs to Netw_Energy_NR_enh</w:t>
      </w:r>
    </w:p>
    <w:p w14:paraId="6467A234" w14:textId="09CDC390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946A8">
        <w:rPr>
          <w:rFonts w:ascii="Arial" w:hAnsi="Arial" w:cs="Arial"/>
          <w:b/>
          <w:bCs/>
        </w:rPr>
        <w:t>9.</w:t>
      </w:r>
      <w:r w:rsidR="009C74B7">
        <w:rPr>
          <w:rFonts w:ascii="Arial" w:hAnsi="Arial" w:cs="Arial"/>
          <w:b/>
          <w:bCs/>
        </w:rPr>
        <w:t>6.1.5</w:t>
      </w:r>
    </w:p>
    <w:p w14:paraId="3A88001F" w14:textId="77777777" w:rsidR="001B1DF5" w:rsidRDefault="001B1DF5" w:rsidP="001B1DF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B4808" w:rsidRPr="004B4808" w14:paraId="5A3557CC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25B593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B3B3A1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FED832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B8AC30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B285DB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C5E2EC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9F52B3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346423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F254A7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A65E83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84B6B6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6225E7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54FB30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B4808" w:rsidRPr="004B4808" w14:paraId="19696A81" w14:textId="77777777" w:rsidTr="00F03D9A">
        <w:tc>
          <w:tcPr>
            <w:tcW w:w="879" w:type="dxa"/>
          </w:tcPr>
          <w:p w14:paraId="4B761483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BFDB28B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5945</w:t>
            </w:r>
          </w:p>
        </w:tc>
        <w:tc>
          <w:tcPr>
            <w:tcW w:w="517" w:type="dxa"/>
          </w:tcPr>
          <w:p w14:paraId="1EB746E1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26EB0B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81405E0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RRM requirements of Enhancements of network energy savings</w:t>
            </w:r>
          </w:p>
        </w:tc>
        <w:tc>
          <w:tcPr>
            <w:tcW w:w="517" w:type="dxa"/>
          </w:tcPr>
          <w:p w14:paraId="0332260A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5EA01EF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D58FF6C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A4BBBA9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R4-2510919</w:t>
            </w:r>
          </w:p>
        </w:tc>
        <w:tc>
          <w:tcPr>
            <w:tcW w:w="1597" w:type="dxa"/>
          </w:tcPr>
          <w:p w14:paraId="166B0BC1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Ericsson, Huawei</w:t>
            </w:r>
          </w:p>
        </w:tc>
        <w:tc>
          <w:tcPr>
            <w:tcW w:w="1122" w:type="dxa"/>
          </w:tcPr>
          <w:p w14:paraId="23AE97EC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B4808">
              <w:rPr>
                <w:rFonts w:ascii="Calibri" w:eastAsia="Calibri" w:hAnsi="Calibri"/>
                <w:sz w:val="16"/>
                <w:szCs w:val="16"/>
                <w:lang w:eastAsia="en-US"/>
              </w:rPr>
              <w:t>Netw_Energy_NR_enh-Core</w:t>
            </w:r>
          </w:p>
        </w:tc>
        <w:tc>
          <w:tcPr>
            <w:tcW w:w="2323" w:type="dxa"/>
          </w:tcPr>
          <w:p w14:paraId="7C070409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32BC2A" w14:textId="77777777" w:rsidR="004B4808" w:rsidRPr="004B4808" w:rsidRDefault="004B4808" w:rsidP="004B480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85E08EA" w14:textId="77777777" w:rsidR="00E11B02" w:rsidRDefault="00E11B02" w:rsidP="00E11B02"/>
    <w:p w14:paraId="20CCE8D4" w14:textId="77777777" w:rsidR="00A953C5" w:rsidRDefault="00A953C5" w:rsidP="001B1DF5"/>
    <w:p w14:paraId="384FB529" w14:textId="11FA286C" w:rsidR="005946A8" w:rsidRDefault="005946A8" w:rsidP="005946A8">
      <w:pPr>
        <w:pStyle w:val="Heading1"/>
      </w:pPr>
      <w:r>
        <w:rPr>
          <w:noProof/>
        </w:rPr>
        <w:t xml:space="preserve">List of CRs from RAN WG4 for AI </w:t>
      </w:r>
      <w:r w:rsidR="0031465B">
        <w:rPr>
          <w:noProof/>
        </w:rPr>
        <w:t>9.6.4.4</w:t>
      </w:r>
    </w:p>
    <w:p w14:paraId="78B76A3E" w14:textId="4E667905" w:rsidR="001B1DF5" w:rsidRDefault="00275F6B" w:rsidP="001B1DF5">
      <w:pPr>
        <w:pStyle w:val="Heading2"/>
        <w:rPr>
          <w:rFonts w:cs="Arial"/>
          <w:noProof/>
        </w:rPr>
      </w:pPr>
      <w:r w:rsidRPr="00275F6B">
        <w:rPr>
          <w:noProof/>
        </w:rPr>
        <w:t>RP-25241</w:t>
      </w:r>
      <w:r>
        <w:rPr>
          <w:noProof/>
        </w:rPr>
        <w:t>2</w:t>
      </w:r>
    </w:p>
    <w:p w14:paraId="2F73B43A" w14:textId="0E6D28FB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1465B" w:rsidRPr="0031465B">
        <w:rPr>
          <w:rFonts w:ascii="Arial" w:hAnsi="Arial" w:cs="Arial"/>
          <w:b/>
          <w:bCs/>
        </w:rPr>
        <w:t>RAN4 CRs to NonCol_intraB_ENDC_NR_CA_Ph2</w:t>
      </w:r>
    </w:p>
    <w:p w14:paraId="04D5D789" w14:textId="57A6C4A5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31465B">
        <w:rPr>
          <w:rFonts w:ascii="Arial" w:hAnsi="Arial" w:cs="Arial"/>
          <w:b/>
          <w:bCs/>
        </w:rPr>
        <w:t>9.6.4.4</w:t>
      </w:r>
    </w:p>
    <w:p w14:paraId="7A3518ED" w14:textId="77777777" w:rsidR="001B1DF5" w:rsidRDefault="001B1DF5" w:rsidP="001B1DF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31625" w:rsidRPr="00431625" w14:paraId="4EA61CA7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3FD325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942DFF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B57DB6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A45C26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6FFE04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709BA0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0EF722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2B9B0F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E861C5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9FB9BCF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95147E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3FD368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9E0802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31625" w:rsidRPr="00431625" w14:paraId="45FA5EFF" w14:textId="77777777" w:rsidTr="00F03D9A">
        <w:tc>
          <w:tcPr>
            <w:tcW w:w="879" w:type="dxa"/>
          </w:tcPr>
          <w:p w14:paraId="55A60A09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DDBCD2A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2907</w:t>
            </w:r>
          </w:p>
        </w:tc>
        <w:tc>
          <w:tcPr>
            <w:tcW w:w="517" w:type="dxa"/>
          </w:tcPr>
          <w:p w14:paraId="545AB28D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80B373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2710FA8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Big CR on 38.101-1 for Support of intra-band non-collocated EN-DC/NR-CA deployment Phase 2</w:t>
            </w:r>
          </w:p>
        </w:tc>
        <w:tc>
          <w:tcPr>
            <w:tcW w:w="517" w:type="dxa"/>
          </w:tcPr>
          <w:p w14:paraId="46726172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D111BD9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04661E9D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CB12B26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R4-2509642</w:t>
            </w:r>
          </w:p>
        </w:tc>
        <w:tc>
          <w:tcPr>
            <w:tcW w:w="1597" w:type="dxa"/>
          </w:tcPr>
          <w:p w14:paraId="13D140E7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KDDI, Huawei, Hisilicon, Nokia, Samsung, Qualcomm, Apple, Oppo, ZTE</w:t>
            </w:r>
          </w:p>
        </w:tc>
        <w:tc>
          <w:tcPr>
            <w:tcW w:w="1122" w:type="dxa"/>
          </w:tcPr>
          <w:p w14:paraId="5DB38734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NonCol_intraB_ENDC_NR_CA_Ph2-Core</w:t>
            </w:r>
          </w:p>
        </w:tc>
        <w:tc>
          <w:tcPr>
            <w:tcW w:w="2323" w:type="dxa"/>
          </w:tcPr>
          <w:p w14:paraId="4B56B2F4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1C050B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625" w:rsidRPr="00431625" w14:paraId="4699DE95" w14:textId="77777777" w:rsidTr="00F03D9A">
        <w:tc>
          <w:tcPr>
            <w:tcW w:w="879" w:type="dxa"/>
          </w:tcPr>
          <w:p w14:paraId="311B3AF9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7CB2303B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1409</w:t>
            </w:r>
          </w:p>
        </w:tc>
        <w:tc>
          <w:tcPr>
            <w:tcW w:w="517" w:type="dxa"/>
          </w:tcPr>
          <w:p w14:paraId="5AF1361A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B56839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46C3850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Big CR on 38.101-3 for Support of intra-band non-collocated EN-DC/NR-CA deployment Phase 2</w:t>
            </w:r>
          </w:p>
        </w:tc>
        <w:tc>
          <w:tcPr>
            <w:tcW w:w="517" w:type="dxa"/>
          </w:tcPr>
          <w:p w14:paraId="36B9143A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549D3A0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2C48AA2C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AB51600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R4-2509643</w:t>
            </w:r>
          </w:p>
        </w:tc>
        <w:tc>
          <w:tcPr>
            <w:tcW w:w="1597" w:type="dxa"/>
          </w:tcPr>
          <w:p w14:paraId="1019EACD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KDDI, Huawei, Hisilicon, Nokia, Samsung, Qualcomm, Apple, Oppo, ZTE</w:t>
            </w:r>
          </w:p>
        </w:tc>
        <w:tc>
          <w:tcPr>
            <w:tcW w:w="1122" w:type="dxa"/>
          </w:tcPr>
          <w:p w14:paraId="4D51640F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NonCol_intraB_ENDC_NR_CA_Ph2-Core</w:t>
            </w:r>
          </w:p>
        </w:tc>
        <w:tc>
          <w:tcPr>
            <w:tcW w:w="2323" w:type="dxa"/>
          </w:tcPr>
          <w:p w14:paraId="46786605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EEAE1A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31625" w:rsidRPr="00431625" w14:paraId="680D2E7F" w14:textId="77777777" w:rsidTr="00F03D9A">
        <w:tc>
          <w:tcPr>
            <w:tcW w:w="879" w:type="dxa"/>
          </w:tcPr>
          <w:p w14:paraId="17FCCA61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7ECB351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6017</w:t>
            </w:r>
          </w:p>
        </w:tc>
        <w:tc>
          <w:tcPr>
            <w:tcW w:w="517" w:type="dxa"/>
          </w:tcPr>
          <w:p w14:paraId="2EA82097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F7057E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99A74EF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Big CR on RRM requirements for Support of intra-band non-collocated EN-DC/NR-CA deployment Phase 2</w:t>
            </w:r>
          </w:p>
        </w:tc>
        <w:tc>
          <w:tcPr>
            <w:tcW w:w="517" w:type="dxa"/>
          </w:tcPr>
          <w:p w14:paraId="1584DD94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5353EB3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6B31AE5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01B69B5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R4-2512350</w:t>
            </w:r>
          </w:p>
        </w:tc>
        <w:tc>
          <w:tcPr>
            <w:tcW w:w="1597" w:type="dxa"/>
          </w:tcPr>
          <w:p w14:paraId="56B3062A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HiSilcon</w:t>
            </w:r>
          </w:p>
        </w:tc>
        <w:tc>
          <w:tcPr>
            <w:tcW w:w="1122" w:type="dxa"/>
          </w:tcPr>
          <w:p w14:paraId="2D00690D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31625">
              <w:rPr>
                <w:rFonts w:ascii="Calibri" w:eastAsia="Calibri" w:hAnsi="Calibri"/>
                <w:sz w:val="16"/>
                <w:szCs w:val="16"/>
                <w:lang w:eastAsia="en-US"/>
              </w:rPr>
              <w:t>NonCol_intraB_ENDC_NR_CA_Ph2-Core</w:t>
            </w:r>
          </w:p>
        </w:tc>
        <w:tc>
          <w:tcPr>
            <w:tcW w:w="2323" w:type="dxa"/>
          </w:tcPr>
          <w:p w14:paraId="03CAF1DE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AD7278" w14:textId="77777777" w:rsidR="00431625" w:rsidRPr="00431625" w:rsidRDefault="00431625" w:rsidP="0043162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A58DB50" w14:textId="77777777" w:rsidR="00743132" w:rsidRDefault="00743132" w:rsidP="001B1DF5"/>
    <w:p w14:paraId="1152337D" w14:textId="107F58A2" w:rsidR="00541A9B" w:rsidRDefault="00541A9B" w:rsidP="00541A9B">
      <w:pPr>
        <w:pStyle w:val="Heading1"/>
      </w:pPr>
      <w:r>
        <w:rPr>
          <w:noProof/>
        </w:rPr>
        <w:t>List of CRs from RAN WG4 for AI 9.</w:t>
      </w:r>
      <w:r w:rsidR="002577F2">
        <w:rPr>
          <w:noProof/>
        </w:rPr>
        <w:t>6.4.5</w:t>
      </w:r>
    </w:p>
    <w:p w14:paraId="695A0E12" w14:textId="4F67BA1D" w:rsidR="001B1DF5" w:rsidRDefault="00275F6B" w:rsidP="001B1DF5">
      <w:pPr>
        <w:pStyle w:val="Heading2"/>
        <w:rPr>
          <w:rFonts w:cs="Arial"/>
          <w:noProof/>
        </w:rPr>
      </w:pPr>
      <w:r w:rsidRPr="00275F6B">
        <w:rPr>
          <w:noProof/>
        </w:rPr>
        <w:t>RP-25241</w:t>
      </w:r>
      <w:r>
        <w:rPr>
          <w:noProof/>
        </w:rPr>
        <w:t>3</w:t>
      </w:r>
    </w:p>
    <w:p w14:paraId="3EDAB5B6" w14:textId="34240A59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577F2" w:rsidRPr="002577F2">
        <w:rPr>
          <w:rFonts w:ascii="Arial" w:hAnsi="Arial" w:cs="Arial"/>
          <w:b/>
          <w:bCs/>
        </w:rPr>
        <w:t>RAN4 CRs to NR_ATG_enh</w:t>
      </w:r>
    </w:p>
    <w:p w14:paraId="6779D38B" w14:textId="3F1C7664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2577F2">
        <w:rPr>
          <w:rFonts w:ascii="Arial" w:hAnsi="Arial" w:cs="Arial"/>
          <w:b/>
          <w:bCs/>
        </w:rPr>
        <w:t>9.6.4.5</w:t>
      </w:r>
    </w:p>
    <w:p w14:paraId="3712942A" w14:textId="77777777" w:rsidR="00915E08" w:rsidRDefault="00915E08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C4E65" w:rsidRPr="000C4E65" w14:paraId="242478A3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DCF843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2D0A43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EFAA13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5C4696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0CBE5C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EFAF68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28F669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81D483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C2928A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7C86BB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49A287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ECF2C7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2A9F0C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C4E65" w:rsidRPr="000C4E65" w14:paraId="7F6738BB" w14:textId="77777777" w:rsidTr="00F03D9A">
        <w:tc>
          <w:tcPr>
            <w:tcW w:w="879" w:type="dxa"/>
          </w:tcPr>
          <w:p w14:paraId="2634C08F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0CC0265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2949</w:t>
            </w:r>
          </w:p>
        </w:tc>
        <w:tc>
          <w:tcPr>
            <w:tcW w:w="517" w:type="dxa"/>
          </w:tcPr>
          <w:p w14:paraId="3D84AB5E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AF0459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646A3F2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Big CR on TS 38.101-1 to introduce R19 ATG UE RF requirements (NR_ATG_enh-Core)</w:t>
            </w:r>
          </w:p>
        </w:tc>
        <w:tc>
          <w:tcPr>
            <w:tcW w:w="517" w:type="dxa"/>
          </w:tcPr>
          <w:p w14:paraId="1F0C5E0C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880B1C0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3C2FDFDA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3AB8484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R4-2510124</w:t>
            </w:r>
          </w:p>
        </w:tc>
        <w:tc>
          <w:tcPr>
            <w:tcW w:w="1597" w:type="dxa"/>
          </w:tcPr>
          <w:p w14:paraId="36077905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CMCC, ZTE Corporation, Sanechips, Apple, Qualcomm Incorporated, Huawei, HiSilicon, LG Electronics France, Ericsson</w:t>
            </w:r>
          </w:p>
        </w:tc>
        <w:tc>
          <w:tcPr>
            <w:tcW w:w="1122" w:type="dxa"/>
          </w:tcPr>
          <w:p w14:paraId="57BA9014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NR_ATG_enh-Core</w:t>
            </w:r>
          </w:p>
        </w:tc>
        <w:tc>
          <w:tcPr>
            <w:tcW w:w="2323" w:type="dxa"/>
          </w:tcPr>
          <w:p w14:paraId="2B36323F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3272B4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C4E65" w:rsidRPr="000C4E65" w14:paraId="75173E4A" w14:textId="77777777" w:rsidTr="00F03D9A">
        <w:tc>
          <w:tcPr>
            <w:tcW w:w="879" w:type="dxa"/>
          </w:tcPr>
          <w:p w14:paraId="35F859DE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38.104</w:t>
            </w:r>
          </w:p>
        </w:tc>
        <w:tc>
          <w:tcPr>
            <w:tcW w:w="637" w:type="dxa"/>
          </w:tcPr>
          <w:p w14:paraId="139C5DE9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0728</w:t>
            </w:r>
          </w:p>
        </w:tc>
        <w:tc>
          <w:tcPr>
            <w:tcW w:w="517" w:type="dxa"/>
          </w:tcPr>
          <w:p w14:paraId="70CB7953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FA6282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8A1EAB8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38.104: Introduction of Rel-19 ATG BS supporting CA</w:t>
            </w:r>
          </w:p>
        </w:tc>
        <w:tc>
          <w:tcPr>
            <w:tcW w:w="517" w:type="dxa"/>
          </w:tcPr>
          <w:p w14:paraId="06B6785A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133D091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BD5032C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5E7872E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R4-2510923</w:t>
            </w:r>
          </w:p>
        </w:tc>
        <w:tc>
          <w:tcPr>
            <w:tcW w:w="1597" w:type="dxa"/>
          </w:tcPr>
          <w:p w14:paraId="6E399B2B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CMCC, CATT, Huawei, Ericsson</w:t>
            </w:r>
          </w:p>
        </w:tc>
        <w:tc>
          <w:tcPr>
            <w:tcW w:w="1122" w:type="dxa"/>
          </w:tcPr>
          <w:p w14:paraId="3302A7F3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NR_ATG_enh-Core</w:t>
            </w:r>
          </w:p>
        </w:tc>
        <w:tc>
          <w:tcPr>
            <w:tcW w:w="2323" w:type="dxa"/>
          </w:tcPr>
          <w:p w14:paraId="07F1DB57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7845B6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C4E65" w:rsidRPr="000C4E65" w14:paraId="68F1BB84" w14:textId="77777777" w:rsidTr="00F03D9A">
        <w:tc>
          <w:tcPr>
            <w:tcW w:w="879" w:type="dxa"/>
          </w:tcPr>
          <w:p w14:paraId="17BDA1A9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0EF7EC6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5813</w:t>
            </w:r>
          </w:p>
        </w:tc>
        <w:tc>
          <w:tcPr>
            <w:tcW w:w="517" w:type="dxa"/>
          </w:tcPr>
          <w:p w14:paraId="5EDF5C7A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EB9966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E68B92B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Big CR on TS 38.133 for NR ATG enhancement</w:t>
            </w:r>
          </w:p>
        </w:tc>
        <w:tc>
          <w:tcPr>
            <w:tcW w:w="517" w:type="dxa"/>
          </w:tcPr>
          <w:p w14:paraId="32947BAA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55908D2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3B40E85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D9DE0ED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R4-2510017</w:t>
            </w:r>
          </w:p>
        </w:tc>
        <w:tc>
          <w:tcPr>
            <w:tcW w:w="1597" w:type="dxa"/>
          </w:tcPr>
          <w:p w14:paraId="5CCAD16B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BD0D04F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NR_ATG_enh-Core</w:t>
            </w:r>
          </w:p>
        </w:tc>
        <w:tc>
          <w:tcPr>
            <w:tcW w:w="2323" w:type="dxa"/>
          </w:tcPr>
          <w:p w14:paraId="44D449C1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3.6.16, 4.2D, 7.6D(new), 8.1D, 8.2D(new), 8.3D(new), 8.5D, 8.6D, 8.19D, 9.1D, 9.2D, 9.3D.9, 9.5D, 9.8D, 9.10D, B.3.2</w:t>
            </w:r>
          </w:p>
        </w:tc>
        <w:tc>
          <w:tcPr>
            <w:tcW w:w="998" w:type="dxa"/>
          </w:tcPr>
          <w:p w14:paraId="1F1E500D" w14:textId="77777777" w:rsidR="000C4E65" w:rsidRPr="000C4E65" w:rsidRDefault="000C4E65" w:rsidP="000C4E65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C4E65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</w:tbl>
    <w:p w14:paraId="7A7A7DAF" w14:textId="77777777" w:rsidR="00C00EAB" w:rsidRDefault="00C00EAB" w:rsidP="00915E08"/>
    <w:p w14:paraId="378B0821" w14:textId="32F91FBE" w:rsidR="006217FF" w:rsidRDefault="006217FF" w:rsidP="006217FF">
      <w:pPr>
        <w:pStyle w:val="Heading1"/>
      </w:pPr>
      <w:r>
        <w:rPr>
          <w:noProof/>
        </w:rPr>
        <w:t>List of CRs from RAN WG4 for AI 9.</w:t>
      </w:r>
      <w:r w:rsidR="008E08C1">
        <w:rPr>
          <w:noProof/>
        </w:rPr>
        <w:t>11.1.3</w:t>
      </w:r>
    </w:p>
    <w:p w14:paraId="4F5B72C4" w14:textId="5F647334" w:rsidR="00915E08" w:rsidRDefault="00275F6B" w:rsidP="00512C52">
      <w:pPr>
        <w:pStyle w:val="Heading2"/>
        <w:rPr>
          <w:rFonts w:cs="Arial"/>
          <w:noProof/>
        </w:rPr>
      </w:pPr>
      <w:r w:rsidRPr="00275F6B">
        <w:rPr>
          <w:noProof/>
        </w:rPr>
        <w:t>RP-25241</w:t>
      </w:r>
      <w:r>
        <w:rPr>
          <w:noProof/>
        </w:rPr>
        <w:t>4</w:t>
      </w:r>
    </w:p>
    <w:p w14:paraId="024EB40E" w14:textId="71F0C0BA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8E08C1" w:rsidRPr="008E08C1">
        <w:rPr>
          <w:rFonts w:ascii="Arial" w:hAnsi="Arial" w:cs="Arial"/>
          <w:b/>
          <w:bCs/>
        </w:rPr>
        <w:t>RAN4 CRs to NR_band_n68</w:t>
      </w:r>
    </w:p>
    <w:p w14:paraId="205E3150" w14:textId="1C961D04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6217FF">
        <w:rPr>
          <w:rFonts w:ascii="Arial" w:hAnsi="Arial" w:cs="Arial"/>
          <w:b/>
          <w:bCs/>
        </w:rPr>
        <w:t>9.</w:t>
      </w:r>
      <w:r w:rsidR="008E08C1">
        <w:rPr>
          <w:rFonts w:ascii="Arial" w:hAnsi="Arial" w:cs="Arial"/>
          <w:b/>
          <w:bCs/>
        </w:rPr>
        <w:t>11.1.3</w:t>
      </w:r>
    </w:p>
    <w:p w14:paraId="351E9E0D" w14:textId="77777777" w:rsidR="00A966BC" w:rsidRDefault="00A966BC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464F4" w:rsidRPr="007464F4" w14:paraId="6D2D7349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F95E14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9AD5E6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0C879C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BB4836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CDFF9C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D3BBCC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D83675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AE0CEF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32EBE9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91479A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749F76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163469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E54FA5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7464F4" w:rsidRPr="007464F4" w14:paraId="7C6902F4" w14:textId="77777777" w:rsidTr="00F03D9A">
        <w:tc>
          <w:tcPr>
            <w:tcW w:w="879" w:type="dxa"/>
          </w:tcPr>
          <w:p w14:paraId="03ACAB96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23F5AE8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2873</w:t>
            </w:r>
          </w:p>
        </w:tc>
        <w:tc>
          <w:tcPr>
            <w:tcW w:w="517" w:type="dxa"/>
          </w:tcPr>
          <w:p w14:paraId="238F3FB7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8C0341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B65C229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38.101-1 - Correction of A-MPR NS_36 table for band n68</w:t>
            </w:r>
          </w:p>
        </w:tc>
        <w:tc>
          <w:tcPr>
            <w:tcW w:w="517" w:type="dxa"/>
          </w:tcPr>
          <w:p w14:paraId="29D667CD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58F333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6C76A931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F45A973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R4-2509210</w:t>
            </w:r>
          </w:p>
        </w:tc>
        <w:tc>
          <w:tcPr>
            <w:tcW w:w="1597" w:type="dxa"/>
          </w:tcPr>
          <w:p w14:paraId="4E8262F0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Technologies</w:t>
            </w:r>
          </w:p>
        </w:tc>
        <w:tc>
          <w:tcPr>
            <w:tcW w:w="1122" w:type="dxa"/>
          </w:tcPr>
          <w:p w14:paraId="7B1A79EF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64F4">
              <w:rPr>
                <w:rFonts w:ascii="Calibri" w:eastAsia="Calibri" w:hAnsi="Calibri"/>
                <w:sz w:val="16"/>
                <w:szCs w:val="16"/>
                <w:lang w:eastAsia="en-US"/>
              </w:rPr>
              <w:t>NR_band_n68-Core</w:t>
            </w:r>
          </w:p>
        </w:tc>
        <w:tc>
          <w:tcPr>
            <w:tcW w:w="2323" w:type="dxa"/>
          </w:tcPr>
          <w:p w14:paraId="41C4C37B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8C10B0" w14:textId="77777777" w:rsidR="007464F4" w:rsidRPr="007464F4" w:rsidRDefault="007464F4" w:rsidP="007464F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E79AA0C" w14:textId="77777777" w:rsidR="006571EF" w:rsidRDefault="006571EF" w:rsidP="006571EF"/>
    <w:p w14:paraId="23D337D9" w14:textId="63F635BB" w:rsidR="00915E08" w:rsidRDefault="00935FA1" w:rsidP="00935FA1">
      <w:pPr>
        <w:pStyle w:val="Heading1"/>
      </w:pPr>
      <w:r>
        <w:rPr>
          <w:noProof/>
        </w:rPr>
        <w:t xml:space="preserve">List of CRs from RAN WG4 for AI </w:t>
      </w:r>
      <w:r w:rsidR="00B7488D">
        <w:rPr>
          <w:noProof/>
        </w:rPr>
        <w:t>9.</w:t>
      </w:r>
      <w:r w:rsidR="006118E4">
        <w:rPr>
          <w:noProof/>
        </w:rPr>
        <w:t>7.1.3</w:t>
      </w:r>
    </w:p>
    <w:p w14:paraId="2BE596BA" w14:textId="0D8FCB09" w:rsidR="00915E08" w:rsidRDefault="00275F6B" w:rsidP="00512C52">
      <w:pPr>
        <w:pStyle w:val="Heading2"/>
        <w:rPr>
          <w:rFonts w:cs="Arial"/>
          <w:noProof/>
        </w:rPr>
      </w:pPr>
      <w:r w:rsidRPr="00275F6B">
        <w:rPr>
          <w:noProof/>
        </w:rPr>
        <w:t>RP-25241</w:t>
      </w:r>
      <w:r>
        <w:rPr>
          <w:noProof/>
        </w:rPr>
        <w:t>5</w:t>
      </w:r>
    </w:p>
    <w:p w14:paraId="21D43863" w14:textId="5D7264DA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118E4" w:rsidRPr="006118E4">
        <w:rPr>
          <w:rFonts w:ascii="Arial" w:hAnsi="Arial" w:cs="Arial"/>
          <w:b/>
          <w:bCs/>
        </w:rPr>
        <w:t>RAN4 CRs to NR_bands_xFeature_R19</w:t>
      </w:r>
    </w:p>
    <w:p w14:paraId="6583E722" w14:textId="032A92A5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6118E4">
        <w:rPr>
          <w:rFonts w:ascii="Arial" w:hAnsi="Arial" w:cs="Arial"/>
          <w:b/>
          <w:bCs/>
        </w:rPr>
        <w:t>9.7.1.3</w:t>
      </w:r>
    </w:p>
    <w:p w14:paraId="776B4EC2" w14:textId="77777777" w:rsidR="00C13D06" w:rsidRDefault="00C13D06" w:rsidP="00C13D0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D20FC" w:rsidRPr="007D20FC" w14:paraId="7801C86B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D866F9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F310BB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D5D191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D5766E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2D09C3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DC79B1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35853E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4584CB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0467E4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127151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39201F3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6192BB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46E666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7D20FC" w:rsidRPr="007D20FC" w14:paraId="285C68FA" w14:textId="77777777" w:rsidTr="00F03D9A">
        <w:tc>
          <w:tcPr>
            <w:tcW w:w="879" w:type="dxa"/>
          </w:tcPr>
          <w:p w14:paraId="7772AA40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4FA6359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2982</w:t>
            </w:r>
          </w:p>
        </w:tc>
        <w:tc>
          <w:tcPr>
            <w:tcW w:w="517" w:type="dxa"/>
          </w:tcPr>
          <w:p w14:paraId="14C1F7D2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4CE663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12F5F85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TS 38.101-1 big CR for NR_bands_xFeature_R19-Core</w:t>
            </w:r>
          </w:p>
        </w:tc>
        <w:tc>
          <w:tcPr>
            <w:tcW w:w="517" w:type="dxa"/>
          </w:tcPr>
          <w:p w14:paraId="21705F63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F082C48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2797C5C3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48A8A35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R4-2510949</w:t>
            </w:r>
          </w:p>
        </w:tc>
        <w:tc>
          <w:tcPr>
            <w:tcW w:w="1597" w:type="dxa"/>
          </w:tcPr>
          <w:p w14:paraId="51E4C7DA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Huawei</w:t>
            </w:r>
          </w:p>
        </w:tc>
        <w:tc>
          <w:tcPr>
            <w:tcW w:w="1122" w:type="dxa"/>
          </w:tcPr>
          <w:p w14:paraId="50D3E3AA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D20FC">
              <w:rPr>
                <w:rFonts w:ascii="Calibri" w:eastAsia="Calibri" w:hAnsi="Calibri"/>
                <w:sz w:val="16"/>
                <w:szCs w:val="16"/>
                <w:lang w:eastAsia="en-US"/>
              </w:rPr>
              <w:t>NR_bands_xFeature_R19-Core</w:t>
            </w:r>
          </w:p>
        </w:tc>
        <w:tc>
          <w:tcPr>
            <w:tcW w:w="2323" w:type="dxa"/>
          </w:tcPr>
          <w:p w14:paraId="6BD1D90E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80E84B" w14:textId="77777777" w:rsidR="007D20FC" w:rsidRPr="007D20FC" w:rsidRDefault="007D20FC" w:rsidP="007D20F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D691257" w14:textId="77777777" w:rsidR="0006710C" w:rsidRDefault="0006710C" w:rsidP="0006710C"/>
    <w:p w14:paraId="1674E3C5" w14:textId="2771C846" w:rsidR="00D7297A" w:rsidRDefault="00D7297A" w:rsidP="00D7297A">
      <w:pPr>
        <w:pStyle w:val="Heading1"/>
      </w:pPr>
      <w:r>
        <w:rPr>
          <w:noProof/>
        </w:rPr>
        <w:t xml:space="preserve">List of CRs from RAN WG4 for AI </w:t>
      </w:r>
      <w:r w:rsidR="00833640" w:rsidRPr="00833640">
        <w:rPr>
          <w:noProof/>
        </w:rPr>
        <w:t>9.</w:t>
      </w:r>
      <w:r w:rsidR="006118E4">
        <w:rPr>
          <w:noProof/>
        </w:rPr>
        <w:t>6.4.</w:t>
      </w:r>
      <w:r w:rsidR="00715FAF">
        <w:rPr>
          <w:noProof/>
        </w:rPr>
        <w:t>2</w:t>
      </w:r>
    </w:p>
    <w:p w14:paraId="1D52B01F" w14:textId="1A98270E" w:rsidR="00D7297A" w:rsidRDefault="00275F6B" w:rsidP="00D7297A">
      <w:pPr>
        <w:pStyle w:val="Heading2"/>
        <w:rPr>
          <w:rFonts w:cs="Arial"/>
          <w:noProof/>
        </w:rPr>
      </w:pPr>
      <w:r w:rsidRPr="00275F6B">
        <w:rPr>
          <w:noProof/>
        </w:rPr>
        <w:t>RP-25241</w:t>
      </w:r>
      <w:r>
        <w:rPr>
          <w:noProof/>
        </w:rPr>
        <w:t>6</w:t>
      </w:r>
    </w:p>
    <w:p w14:paraId="083B478B" w14:textId="4DC53755" w:rsidR="00D7297A" w:rsidRPr="004347C0" w:rsidRDefault="00D7297A" w:rsidP="00D729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118E4" w:rsidRPr="006118E4">
        <w:rPr>
          <w:rFonts w:ascii="Arial" w:hAnsi="Arial" w:cs="Arial"/>
          <w:b/>
          <w:bCs/>
        </w:rPr>
        <w:t>RAN4 CRs to NR_BS_RF_req_evo</w:t>
      </w:r>
    </w:p>
    <w:p w14:paraId="22B09405" w14:textId="14F66B3D" w:rsidR="00D7297A" w:rsidRPr="004D372B" w:rsidRDefault="00D7297A" w:rsidP="004D372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833640">
        <w:rPr>
          <w:rFonts w:ascii="Arial" w:hAnsi="Arial" w:cs="Arial"/>
          <w:b/>
          <w:bCs/>
        </w:rPr>
        <w:t>9.</w:t>
      </w:r>
      <w:r w:rsidR="006118E4">
        <w:rPr>
          <w:rFonts w:ascii="Arial" w:hAnsi="Arial" w:cs="Arial"/>
          <w:b/>
          <w:bCs/>
        </w:rPr>
        <w:t>6.4.</w:t>
      </w:r>
      <w:r w:rsidR="00715FAF">
        <w:rPr>
          <w:rFonts w:ascii="Arial" w:hAnsi="Arial" w:cs="Arial"/>
          <w:b/>
          <w:bCs/>
        </w:rPr>
        <w:t>2</w:t>
      </w:r>
    </w:p>
    <w:p w14:paraId="36051AAD" w14:textId="77777777" w:rsidR="0074393C" w:rsidRDefault="0074393C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7F92" w:rsidRPr="00007F92" w14:paraId="5C7D761F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96AD9A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8EDF5D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1BB458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E291B4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FC5212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E578C5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56FDB4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24F9796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775458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EBA1BD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A8AD8B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169E2F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BF7878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07F92" w:rsidRPr="00007F92" w14:paraId="00BEFE0E" w14:textId="77777777" w:rsidTr="00F03D9A">
        <w:tc>
          <w:tcPr>
            <w:tcW w:w="879" w:type="dxa"/>
          </w:tcPr>
          <w:p w14:paraId="54297DFE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38.115-2</w:t>
            </w:r>
          </w:p>
        </w:tc>
        <w:tc>
          <w:tcPr>
            <w:tcW w:w="637" w:type="dxa"/>
          </w:tcPr>
          <w:p w14:paraId="56D36758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0044</w:t>
            </w:r>
          </w:p>
        </w:tc>
        <w:tc>
          <w:tcPr>
            <w:tcW w:w="517" w:type="dxa"/>
          </w:tcPr>
          <w:p w14:paraId="07306E4B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6803E61F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8A019E9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38.115-2 for introduction of expected EIRP mask conformance test for NCR</w:t>
            </w:r>
          </w:p>
        </w:tc>
        <w:tc>
          <w:tcPr>
            <w:tcW w:w="517" w:type="dxa"/>
          </w:tcPr>
          <w:p w14:paraId="310EFA01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699C3AB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18.5.0</w:t>
            </w:r>
          </w:p>
        </w:tc>
        <w:tc>
          <w:tcPr>
            <w:tcW w:w="758" w:type="dxa"/>
          </w:tcPr>
          <w:p w14:paraId="73F43FA6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C3ABCE9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R4-2512694</w:t>
            </w:r>
          </w:p>
        </w:tc>
        <w:tc>
          <w:tcPr>
            <w:tcW w:w="1597" w:type="dxa"/>
          </w:tcPr>
          <w:p w14:paraId="746E2F5A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Nokia, ZTE, Ericsson, Huawei, Qualcomm</w:t>
            </w:r>
          </w:p>
        </w:tc>
        <w:tc>
          <w:tcPr>
            <w:tcW w:w="1122" w:type="dxa"/>
          </w:tcPr>
          <w:p w14:paraId="421B8183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NR_BS_RF_req_evo-Perf</w:t>
            </w:r>
          </w:p>
        </w:tc>
        <w:tc>
          <w:tcPr>
            <w:tcW w:w="2323" w:type="dxa"/>
          </w:tcPr>
          <w:p w14:paraId="34445522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2, 3.2, 3.3, 4.1.2.2, 4.6, 4.8, 4.9.3, new clauses: 4.9.3, 6.17, Annex J</w:t>
            </w:r>
          </w:p>
        </w:tc>
        <w:tc>
          <w:tcPr>
            <w:tcW w:w="998" w:type="dxa"/>
          </w:tcPr>
          <w:p w14:paraId="3C82CB53" w14:textId="77777777" w:rsidR="00007F92" w:rsidRPr="00007F92" w:rsidRDefault="00007F92" w:rsidP="00007F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007F92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5C525EA1" w14:textId="77777777" w:rsidR="001C787C" w:rsidRDefault="001C787C" w:rsidP="001C787C"/>
    <w:p w14:paraId="1ABA58F9" w14:textId="38E1ED70" w:rsidR="00E144C4" w:rsidRDefault="00512C52" w:rsidP="00512C52">
      <w:pPr>
        <w:pStyle w:val="Heading1"/>
      </w:pPr>
      <w:r>
        <w:rPr>
          <w:noProof/>
        </w:rPr>
        <w:t xml:space="preserve">List of CRs from RAN WG4 for AI </w:t>
      </w:r>
      <w:r w:rsidR="00E2274C" w:rsidRPr="00E2274C">
        <w:rPr>
          <w:noProof/>
        </w:rPr>
        <w:t>9.</w:t>
      </w:r>
      <w:r w:rsidR="00715FAF">
        <w:rPr>
          <w:noProof/>
        </w:rPr>
        <w:t>7.2.2</w:t>
      </w:r>
    </w:p>
    <w:p w14:paraId="7777453C" w14:textId="3BA0EBD9" w:rsidR="00303193" w:rsidRDefault="00275F6B" w:rsidP="00512C52">
      <w:pPr>
        <w:pStyle w:val="Heading2"/>
        <w:rPr>
          <w:rFonts w:cs="Arial"/>
          <w:noProof/>
        </w:rPr>
      </w:pPr>
      <w:bookmarkStart w:id="6" w:name="_Hlk152587438"/>
      <w:bookmarkStart w:id="7" w:name="_Hlk152588040"/>
      <w:r w:rsidRPr="00275F6B">
        <w:rPr>
          <w:noProof/>
        </w:rPr>
        <w:t>RP-25241</w:t>
      </w:r>
      <w:r>
        <w:rPr>
          <w:noProof/>
        </w:rPr>
        <w:t>7</w:t>
      </w:r>
    </w:p>
    <w:p w14:paraId="35A80FC0" w14:textId="5656EC34" w:rsidR="00303193" w:rsidRPr="004347C0" w:rsidRDefault="00303193" w:rsidP="003031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15FAF" w:rsidRPr="00715FAF">
        <w:rPr>
          <w:rFonts w:ascii="Arial" w:hAnsi="Arial" w:cs="Arial"/>
          <w:b/>
          <w:bCs/>
        </w:rPr>
        <w:t>RAN4 CRs to NR_CADC_SUL_R19</w:t>
      </w:r>
    </w:p>
    <w:p w14:paraId="0B710375" w14:textId="55C57006" w:rsidR="00303193" w:rsidRDefault="00303193" w:rsidP="00303193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E2274C" w:rsidRPr="00E2274C">
        <w:rPr>
          <w:rFonts w:ascii="Arial" w:hAnsi="Arial" w:cs="Arial"/>
          <w:b/>
          <w:bCs/>
        </w:rPr>
        <w:t>9</w:t>
      </w:r>
      <w:r w:rsidR="00715FAF">
        <w:rPr>
          <w:rFonts w:ascii="Arial" w:hAnsi="Arial" w:cs="Arial"/>
          <w:b/>
          <w:bCs/>
        </w:rPr>
        <w:t>.7.2.2</w:t>
      </w:r>
    </w:p>
    <w:p w14:paraId="1A6F1285" w14:textId="77777777" w:rsidR="00303193" w:rsidRDefault="00303193" w:rsidP="0074393C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51138" w:rsidRPr="00A51138" w14:paraId="18AA2907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1D392E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B77D5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5028C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3940A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71D86E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88A950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D4221F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2E0B14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6BD601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FDD91A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7E9448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0B8632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27DF30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51138" w:rsidRPr="00A51138" w14:paraId="59A40FB1" w14:textId="77777777" w:rsidTr="00F03D9A">
        <w:tc>
          <w:tcPr>
            <w:tcW w:w="879" w:type="dxa"/>
          </w:tcPr>
          <w:p w14:paraId="52F4BD4B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120ED89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2885</w:t>
            </w:r>
          </w:p>
        </w:tc>
        <w:tc>
          <w:tcPr>
            <w:tcW w:w="517" w:type="dxa"/>
          </w:tcPr>
          <w:p w14:paraId="5E97D35F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94DE6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7249E5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CR to 38.101-1 Rel-19 Band Combination Bug Fixes</w:t>
            </w:r>
          </w:p>
        </w:tc>
        <w:tc>
          <w:tcPr>
            <w:tcW w:w="517" w:type="dxa"/>
          </w:tcPr>
          <w:p w14:paraId="62DB1452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A7733F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7FCE91D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C87E45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R4-2509549</w:t>
            </w:r>
          </w:p>
        </w:tc>
        <w:tc>
          <w:tcPr>
            <w:tcW w:w="1597" w:type="dxa"/>
          </w:tcPr>
          <w:p w14:paraId="444F992C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3CB4165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NR_CADC_SUL_R19-Core</w:t>
            </w:r>
          </w:p>
        </w:tc>
        <w:tc>
          <w:tcPr>
            <w:tcW w:w="2323" w:type="dxa"/>
          </w:tcPr>
          <w:p w14:paraId="63C9A38D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944EE9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51138" w:rsidRPr="00A51138" w14:paraId="134A8DEC" w14:textId="77777777" w:rsidTr="00F03D9A">
        <w:tc>
          <w:tcPr>
            <w:tcW w:w="879" w:type="dxa"/>
          </w:tcPr>
          <w:p w14:paraId="05FAEB58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62353FB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3004</w:t>
            </w:r>
          </w:p>
        </w:tc>
        <w:tc>
          <w:tcPr>
            <w:tcW w:w="517" w:type="dxa"/>
          </w:tcPr>
          <w:p w14:paraId="145982D4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FCACCC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07DE74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CR for 38.101-1 to correct UL configurations for inter-band BCs CA_n2A-n48A and CA_n2A-n48B</w:t>
            </w:r>
          </w:p>
        </w:tc>
        <w:tc>
          <w:tcPr>
            <w:tcW w:w="517" w:type="dxa"/>
          </w:tcPr>
          <w:p w14:paraId="191E481E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C158A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4972C985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3A9DEC3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R4-2511117</w:t>
            </w:r>
          </w:p>
        </w:tc>
        <w:tc>
          <w:tcPr>
            <w:tcW w:w="1597" w:type="dxa"/>
          </w:tcPr>
          <w:p w14:paraId="36D3CAD0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Samsung, Verizon</w:t>
            </w:r>
          </w:p>
        </w:tc>
        <w:tc>
          <w:tcPr>
            <w:tcW w:w="1122" w:type="dxa"/>
          </w:tcPr>
          <w:p w14:paraId="76185D95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NR_CADC_SUL_R19-Core</w:t>
            </w:r>
          </w:p>
        </w:tc>
        <w:tc>
          <w:tcPr>
            <w:tcW w:w="2323" w:type="dxa"/>
          </w:tcPr>
          <w:p w14:paraId="1FCB1D09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5.5A.3</w:t>
            </w:r>
          </w:p>
        </w:tc>
        <w:tc>
          <w:tcPr>
            <w:tcW w:w="998" w:type="dxa"/>
          </w:tcPr>
          <w:p w14:paraId="4E259824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38.521-1; TS/TR ... CR ... </w:t>
            </w:r>
          </w:p>
        </w:tc>
      </w:tr>
      <w:tr w:rsidR="00A51138" w:rsidRPr="00A51138" w14:paraId="770C8DA0" w14:textId="77777777" w:rsidTr="00F03D9A">
        <w:tc>
          <w:tcPr>
            <w:tcW w:w="879" w:type="dxa"/>
          </w:tcPr>
          <w:p w14:paraId="2E335F5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3DD66D3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3005</w:t>
            </w:r>
          </w:p>
        </w:tc>
        <w:tc>
          <w:tcPr>
            <w:tcW w:w="517" w:type="dxa"/>
          </w:tcPr>
          <w:p w14:paraId="5FBE5470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BA37D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9FCDCD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Big CR 38.101-1 for NR_CADC_SUL_R19</w:t>
            </w:r>
          </w:p>
        </w:tc>
        <w:tc>
          <w:tcPr>
            <w:tcW w:w="517" w:type="dxa"/>
          </w:tcPr>
          <w:p w14:paraId="34B1049D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60AD314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68506A2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005235F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R4-2511174</w:t>
            </w:r>
          </w:p>
        </w:tc>
        <w:tc>
          <w:tcPr>
            <w:tcW w:w="1597" w:type="dxa"/>
          </w:tcPr>
          <w:p w14:paraId="102ADF1D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Ericsson, ZTE Corporation, Sanechips, Huawei, Hisilicon</w:t>
            </w:r>
          </w:p>
        </w:tc>
        <w:tc>
          <w:tcPr>
            <w:tcW w:w="1122" w:type="dxa"/>
          </w:tcPr>
          <w:p w14:paraId="57BE08B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NR_CADC_SUL_R19-Core</w:t>
            </w:r>
          </w:p>
        </w:tc>
        <w:tc>
          <w:tcPr>
            <w:tcW w:w="2323" w:type="dxa"/>
          </w:tcPr>
          <w:p w14:paraId="306142A0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45CE6A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51138" w:rsidRPr="00A51138" w14:paraId="5DA7700B" w14:textId="77777777" w:rsidTr="00F03D9A">
        <w:tc>
          <w:tcPr>
            <w:tcW w:w="879" w:type="dxa"/>
          </w:tcPr>
          <w:p w14:paraId="37A21A2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60D21AB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3016</w:t>
            </w:r>
          </w:p>
        </w:tc>
        <w:tc>
          <w:tcPr>
            <w:tcW w:w="517" w:type="dxa"/>
          </w:tcPr>
          <w:p w14:paraId="7757C26F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CB0200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318A693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CR 38.101-1 correcting 4DL configurations</w:t>
            </w:r>
          </w:p>
        </w:tc>
        <w:tc>
          <w:tcPr>
            <w:tcW w:w="517" w:type="dxa"/>
          </w:tcPr>
          <w:p w14:paraId="33BB108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75A438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E29D361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59F24AE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R4-2511374</w:t>
            </w:r>
          </w:p>
        </w:tc>
        <w:tc>
          <w:tcPr>
            <w:tcW w:w="1597" w:type="dxa"/>
          </w:tcPr>
          <w:p w14:paraId="654EE52D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EBAD182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NR_CADC_SUL_R19-Core</w:t>
            </w:r>
          </w:p>
        </w:tc>
        <w:tc>
          <w:tcPr>
            <w:tcW w:w="2323" w:type="dxa"/>
          </w:tcPr>
          <w:p w14:paraId="000419C2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5.5A.3</w:t>
            </w:r>
          </w:p>
        </w:tc>
        <w:tc>
          <w:tcPr>
            <w:tcW w:w="998" w:type="dxa"/>
          </w:tcPr>
          <w:p w14:paraId="385CDD6D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38.521-1; TS/TR ... CR ... </w:t>
            </w:r>
          </w:p>
        </w:tc>
      </w:tr>
      <w:tr w:rsidR="00A51138" w:rsidRPr="00A51138" w14:paraId="2D76E549" w14:textId="77777777" w:rsidTr="00F03D9A">
        <w:tc>
          <w:tcPr>
            <w:tcW w:w="879" w:type="dxa"/>
          </w:tcPr>
          <w:p w14:paraId="7B824EB4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51124122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1420</w:t>
            </w:r>
          </w:p>
        </w:tc>
        <w:tc>
          <w:tcPr>
            <w:tcW w:w="517" w:type="dxa"/>
          </w:tcPr>
          <w:p w14:paraId="44598500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502E10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403E63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Big CR 38.101-3 for NR_CADC_SUL_R19</w:t>
            </w:r>
          </w:p>
        </w:tc>
        <w:tc>
          <w:tcPr>
            <w:tcW w:w="517" w:type="dxa"/>
          </w:tcPr>
          <w:p w14:paraId="34A3B3FB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73C8286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3767F618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A58BF07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R4-2511176</w:t>
            </w:r>
          </w:p>
        </w:tc>
        <w:tc>
          <w:tcPr>
            <w:tcW w:w="1597" w:type="dxa"/>
          </w:tcPr>
          <w:p w14:paraId="29A52DE3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Ericsson, ZTE Corporation, Sanechips, Huawei, Hisilicon</w:t>
            </w:r>
          </w:p>
        </w:tc>
        <w:tc>
          <w:tcPr>
            <w:tcW w:w="1122" w:type="dxa"/>
          </w:tcPr>
          <w:p w14:paraId="40DE15BC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51138">
              <w:rPr>
                <w:rFonts w:ascii="Calibri" w:eastAsia="Calibri" w:hAnsi="Calibri"/>
                <w:sz w:val="16"/>
                <w:szCs w:val="16"/>
                <w:lang w:eastAsia="en-US"/>
              </w:rPr>
              <w:t>NR_CADC_SUL_R19-Core</w:t>
            </w:r>
          </w:p>
        </w:tc>
        <w:tc>
          <w:tcPr>
            <w:tcW w:w="2323" w:type="dxa"/>
          </w:tcPr>
          <w:p w14:paraId="22F4B6F3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1B401A" w14:textId="77777777" w:rsidR="00A51138" w:rsidRPr="00A51138" w:rsidRDefault="00A51138" w:rsidP="00A511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1F91437" w14:textId="77777777" w:rsidR="00C83F59" w:rsidRDefault="00C83F59" w:rsidP="00C83F59"/>
    <w:p w14:paraId="39A75C9C" w14:textId="77777777" w:rsidR="003632FB" w:rsidRDefault="003632FB" w:rsidP="00C83F59"/>
    <w:p w14:paraId="27FD4659" w14:textId="1EF370BA" w:rsidR="00833640" w:rsidRDefault="00833640" w:rsidP="00833640">
      <w:pPr>
        <w:pStyle w:val="Heading1"/>
      </w:pPr>
      <w:r>
        <w:rPr>
          <w:noProof/>
        </w:rPr>
        <w:t xml:space="preserve">List of CRs from RAN WG4 for AI </w:t>
      </w:r>
      <w:r w:rsidR="0021358A" w:rsidRPr="0021358A">
        <w:rPr>
          <w:noProof/>
        </w:rPr>
        <w:t>9.</w:t>
      </w:r>
      <w:r w:rsidR="00715FAF">
        <w:rPr>
          <w:noProof/>
        </w:rPr>
        <w:t>6.1.2</w:t>
      </w:r>
    </w:p>
    <w:p w14:paraId="3A8099FA" w14:textId="2D6F8B58" w:rsidR="00833640" w:rsidRDefault="00275F6B" w:rsidP="00833640">
      <w:pPr>
        <w:pStyle w:val="Heading2"/>
        <w:rPr>
          <w:rFonts w:cs="Arial"/>
          <w:noProof/>
        </w:rPr>
      </w:pPr>
      <w:r w:rsidRPr="00275F6B">
        <w:rPr>
          <w:noProof/>
        </w:rPr>
        <w:t>RP-25241</w:t>
      </w:r>
      <w:r>
        <w:rPr>
          <w:noProof/>
        </w:rPr>
        <w:t>8</w:t>
      </w:r>
    </w:p>
    <w:p w14:paraId="729FD6E5" w14:textId="01141375" w:rsidR="00833640" w:rsidRPr="004347C0" w:rsidRDefault="00833640" w:rsidP="008336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15FAF" w:rsidRPr="00715FAF">
        <w:rPr>
          <w:rFonts w:ascii="Arial" w:hAnsi="Arial" w:cs="Arial"/>
          <w:b/>
          <w:bCs/>
        </w:rPr>
        <w:t>RAN4 CRs to NR_duplex_evo</w:t>
      </w:r>
    </w:p>
    <w:p w14:paraId="79040F8A" w14:textId="25DF6E1B" w:rsidR="00833640" w:rsidRPr="004D372B" w:rsidRDefault="00833640" w:rsidP="0083364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21358A" w:rsidRPr="0021358A">
        <w:rPr>
          <w:rFonts w:ascii="Arial" w:hAnsi="Arial" w:cs="Arial"/>
          <w:b/>
          <w:bCs/>
        </w:rPr>
        <w:t>9</w:t>
      </w:r>
      <w:r w:rsidR="00715FAF">
        <w:rPr>
          <w:rFonts w:ascii="Arial" w:hAnsi="Arial" w:cs="Arial"/>
          <w:b/>
          <w:bCs/>
        </w:rPr>
        <w:t>.6.1.2</w:t>
      </w:r>
    </w:p>
    <w:p w14:paraId="2BD5272E" w14:textId="77777777" w:rsidR="00833640" w:rsidRDefault="00833640" w:rsidP="0083364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4200" w:rsidRPr="00CD4200" w14:paraId="652E7654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AEFFA7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92762B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CC3AEC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FD2768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DD990C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453A26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D4A702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817E474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A3D8C3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BF612C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FF8E87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0BBE10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8750AA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D4200" w:rsidRPr="00CD4200" w14:paraId="4661706E" w14:textId="77777777" w:rsidTr="00F03D9A">
        <w:tc>
          <w:tcPr>
            <w:tcW w:w="879" w:type="dxa"/>
          </w:tcPr>
          <w:p w14:paraId="427E55EC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03B31DAC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0729</w:t>
            </w:r>
          </w:p>
        </w:tc>
        <w:tc>
          <w:tcPr>
            <w:tcW w:w="517" w:type="dxa"/>
          </w:tcPr>
          <w:p w14:paraId="09860849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F87FDB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94DDC42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CR to TS38.104 to introduce BS RF requirement for SBFD-capable BS</w:t>
            </w:r>
          </w:p>
        </w:tc>
        <w:tc>
          <w:tcPr>
            <w:tcW w:w="517" w:type="dxa"/>
          </w:tcPr>
          <w:p w14:paraId="1B07B8CE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2496EBC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629E91B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0E07D3D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R4-2511255</w:t>
            </w:r>
          </w:p>
        </w:tc>
        <w:tc>
          <w:tcPr>
            <w:tcW w:w="1597" w:type="dxa"/>
          </w:tcPr>
          <w:p w14:paraId="2F314B21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111BECC9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NR_duplex_evo-Core</w:t>
            </w:r>
          </w:p>
        </w:tc>
        <w:tc>
          <w:tcPr>
            <w:tcW w:w="2323" w:type="dxa"/>
          </w:tcPr>
          <w:p w14:paraId="77578C8B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B7B32B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D4200" w:rsidRPr="00CD4200" w14:paraId="20810A2B" w14:textId="77777777" w:rsidTr="00F03D9A">
        <w:tc>
          <w:tcPr>
            <w:tcW w:w="879" w:type="dxa"/>
          </w:tcPr>
          <w:p w14:paraId="232316E3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1431BDA9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6019</w:t>
            </w:r>
          </w:p>
        </w:tc>
        <w:tc>
          <w:tcPr>
            <w:tcW w:w="517" w:type="dxa"/>
          </w:tcPr>
          <w:p w14:paraId="5345C2E7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52EED6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6A15632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RRM requirements of Sub-band full duplex</w:t>
            </w:r>
          </w:p>
        </w:tc>
        <w:tc>
          <w:tcPr>
            <w:tcW w:w="517" w:type="dxa"/>
          </w:tcPr>
          <w:p w14:paraId="16747676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CF14C7C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00FECB1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DF80C42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R4-2512352</w:t>
            </w:r>
          </w:p>
        </w:tc>
        <w:tc>
          <w:tcPr>
            <w:tcW w:w="1597" w:type="dxa"/>
          </w:tcPr>
          <w:p w14:paraId="4FFAFE2B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Huawei, Samsung</w:t>
            </w:r>
          </w:p>
        </w:tc>
        <w:tc>
          <w:tcPr>
            <w:tcW w:w="1122" w:type="dxa"/>
          </w:tcPr>
          <w:p w14:paraId="6AF58851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4200">
              <w:rPr>
                <w:rFonts w:ascii="Calibri" w:eastAsia="Calibri" w:hAnsi="Calibri"/>
                <w:sz w:val="16"/>
                <w:szCs w:val="16"/>
                <w:lang w:eastAsia="en-US"/>
              </w:rPr>
              <w:t>NR_duplex_evo-Core</w:t>
            </w:r>
          </w:p>
        </w:tc>
        <w:tc>
          <w:tcPr>
            <w:tcW w:w="2323" w:type="dxa"/>
          </w:tcPr>
          <w:p w14:paraId="687B7D51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8369DC" w14:textId="77777777" w:rsidR="00CD4200" w:rsidRPr="00CD4200" w:rsidRDefault="00CD4200" w:rsidP="00CD420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B4CE7E7" w14:textId="77777777" w:rsidR="00833640" w:rsidRDefault="00833640" w:rsidP="00833640"/>
    <w:p w14:paraId="40695ABD" w14:textId="2733F089" w:rsidR="00833640" w:rsidRDefault="00833640" w:rsidP="00833640">
      <w:pPr>
        <w:pStyle w:val="Heading1"/>
      </w:pPr>
      <w:r>
        <w:rPr>
          <w:noProof/>
        </w:rPr>
        <w:t xml:space="preserve">List of CRs from RAN WG4 for AI </w:t>
      </w:r>
      <w:r w:rsidR="00524994" w:rsidRPr="00524994">
        <w:rPr>
          <w:noProof/>
        </w:rPr>
        <w:t>9.</w:t>
      </w:r>
      <w:r w:rsidR="00715FAF">
        <w:rPr>
          <w:noProof/>
        </w:rPr>
        <w:t>6.4.1</w:t>
      </w:r>
    </w:p>
    <w:p w14:paraId="24CAEBFD" w14:textId="5F93E833" w:rsidR="00833640" w:rsidRDefault="00275F6B" w:rsidP="00833640">
      <w:pPr>
        <w:pStyle w:val="Heading2"/>
        <w:rPr>
          <w:rFonts w:cs="Arial"/>
          <w:noProof/>
        </w:rPr>
      </w:pPr>
      <w:r w:rsidRPr="00275F6B">
        <w:rPr>
          <w:noProof/>
        </w:rPr>
        <w:t>RP-25241</w:t>
      </w:r>
      <w:r>
        <w:rPr>
          <w:noProof/>
        </w:rPr>
        <w:t>9</w:t>
      </w:r>
    </w:p>
    <w:p w14:paraId="17CC0EE5" w14:textId="08060291" w:rsidR="00833640" w:rsidRPr="004347C0" w:rsidRDefault="00833640" w:rsidP="008336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15FAF" w:rsidRPr="00715FAF">
        <w:rPr>
          <w:rFonts w:ascii="Arial" w:hAnsi="Arial" w:cs="Arial"/>
          <w:b/>
          <w:bCs/>
        </w:rPr>
        <w:t>RAN4 CRs to NR_ENDC_RF_Ph4</w:t>
      </w:r>
    </w:p>
    <w:p w14:paraId="0A6433B2" w14:textId="004B8265" w:rsidR="00833640" w:rsidRDefault="00833640" w:rsidP="0083364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715FAF">
        <w:rPr>
          <w:rFonts w:ascii="Arial" w:hAnsi="Arial" w:cs="Arial"/>
          <w:b/>
          <w:bCs/>
        </w:rPr>
        <w:t>9.6.4.1</w:t>
      </w:r>
    </w:p>
    <w:p w14:paraId="411FF899" w14:textId="77777777" w:rsidR="00833640" w:rsidRDefault="00833640" w:rsidP="0083364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F24F7" w:rsidRPr="007F24F7" w14:paraId="7A9C912F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EC01D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0E685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C4F0E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59881C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C75FA2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AC8BF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8157F8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18A094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D545A6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DDE32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5EF2CD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959ACF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60C619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7F24F7" w:rsidRPr="007F24F7" w14:paraId="364EA494" w14:textId="77777777" w:rsidTr="00F03D9A">
        <w:tc>
          <w:tcPr>
            <w:tcW w:w="879" w:type="dxa"/>
          </w:tcPr>
          <w:p w14:paraId="637AABB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419634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2939</w:t>
            </w:r>
          </w:p>
        </w:tc>
        <w:tc>
          <w:tcPr>
            <w:tcW w:w="517" w:type="dxa"/>
          </w:tcPr>
          <w:p w14:paraId="0D0209DD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4114F7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5CE0B9E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Big formal CR for TS38.101-1 for HPUE objective</w:t>
            </w:r>
          </w:p>
        </w:tc>
        <w:tc>
          <w:tcPr>
            <w:tcW w:w="517" w:type="dxa"/>
          </w:tcPr>
          <w:p w14:paraId="3CA0759B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2CC808A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2A6C280B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248F5DB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R4-2511756</w:t>
            </w:r>
          </w:p>
        </w:tc>
        <w:tc>
          <w:tcPr>
            <w:tcW w:w="1597" w:type="dxa"/>
          </w:tcPr>
          <w:p w14:paraId="140C8D75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Samsung, Huawei, Hisilicon, Skyworks Solutions Inc., Nokia, Apple, Qualcomm, Murata Manufacturing Co Ltd., ZTE, vivo, Mediatek, T-Mobile USA, CHTTL, AT&amp;T, Ericsson, xiaomi, OPPO, LG Electronics, Verizon, China Telecom</w:t>
            </w:r>
          </w:p>
        </w:tc>
        <w:tc>
          <w:tcPr>
            <w:tcW w:w="1122" w:type="dxa"/>
          </w:tcPr>
          <w:p w14:paraId="409B6C2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NR_ENDC_RF_Ph4-Core</w:t>
            </w:r>
          </w:p>
        </w:tc>
        <w:tc>
          <w:tcPr>
            <w:tcW w:w="2323" w:type="dxa"/>
          </w:tcPr>
          <w:p w14:paraId="2590621E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10E5DA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7F24F7" w:rsidRPr="007F24F7" w14:paraId="7C675E92" w14:textId="77777777" w:rsidTr="00F03D9A">
        <w:tc>
          <w:tcPr>
            <w:tcW w:w="879" w:type="dxa"/>
          </w:tcPr>
          <w:p w14:paraId="020C8714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35A6BE6B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2988</w:t>
            </w:r>
          </w:p>
        </w:tc>
        <w:tc>
          <w:tcPr>
            <w:tcW w:w="517" w:type="dxa"/>
          </w:tcPr>
          <w:p w14:paraId="58E3D288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109D1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366AA7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TS 38.101-1: Introduction of MPR reduction</w:t>
            </w:r>
          </w:p>
        </w:tc>
        <w:tc>
          <w:tcPr>
            <w:tcW w:w="517" w:type="dxa"/>
          </w:tcPr>
          <w:p w14:paraId="64A53791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151AE5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2598F779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85AB09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R4-2511761</w:t>
            </w:r>
          </w:p>
        </w:tc>
        <w:tc>
          <w:tcPr>
            <w:tcW w:w="1597" w:type="dxa"/>
          </w:tcPr>
          <w:p w14:paraId="4A34EC84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HiSilicon, vivo, ZTE, Nokia, China Telecom, CATT, xiaomi, Skyworks Solutions Inc., OPPO, AT&amp;T, </w:t>
            </w: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Apple, LG Electronics, Qualcomm, MediaTek, Murata</w:t>
            </w:r>
          </w:p>
        </w:tc>
        <w:tc>
          <w:tcPr>
            <w:tcW w:w="1122" w:type="dxa"/>
          </w:tcPr>
          <w:p w14:paraId="6B625A31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NR_ENDC_RF_Ph4</w:t>
            </w:r>
          </w:p>
        </w:tc>
        <w:tc>
          <w:tcPr>
            <w:tcW w:w="2323" w:type="dxa"/>
          </w:tcPr>
          <w:p w14:paraId="372B0CA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9035AA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7F24F7" w:rsidRPr="007F24F7" w14:paraId="5BA36216" w14:textId="77777777" w:rsidTr="00F03D9A">
        <w:tc>
          <w:tcPr>
            <w:tcW w:w="879" w:type="dxa"/>
          </w:tcPr>
          <w:p w14:paraId="24A4008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2B3F2E9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3014</w:t>
            </w:r>
          </w:p>
        </w:tc>
        <w:tc>
          <w:tcPr>
            <w:tcW w:w="517" w:type="dxa"/>
          </w:tcPr>
          <w:p w14:paraId="0C7AA845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960774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EA8C35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Big CR to TS38.101-1: Introduction of requirements for 6Rx</w:t>
            </w:r>
          </w:p>
        </w:tc>
        <w:tc>
          <w:tcPr>
            <w:tcW w:w="517" w:type="dxa"/>
          </w:tcPr>
          <w:p w14:paraId="7B59833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40AD24E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1E32DC92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044858A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R4-2511318</w:t>
            </w:r>
          </w:p>
        </w:tc>
        <w:tc>
          <w:tcPr>
            <w:tcW w:w="1597" w:type="dxa"/>
          </w:tcPr>
          <w:p w14:paraId="7FC3B0F5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Sanechips, Huawei, HiSilicon, AT&amp;T, vivo, Apple, OPPO, Xiaomi, Ericsson</w:t>
            </w:r>
          </w:p>
        </w:tc>
        <w:tc>
          <w:tcPr>
            <w:tcW w:w="1122" w:type="dxa"/>
          </w:tcPr>
          <w:p w14:paraId="11689F31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NR_ENDC_RF_Ph4-Core</w:t>
            </w:r>
          </w:p>
        </w:tc>
        <w:tc>
          <w:tcPr>
            <w:tcW w:w="2323" w:type="dxa"/>
          </w:tcPr>
          <w:p w14:paraId="75AFDBC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8EB42F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7F24F7" w:rsidRPr="007F24F7" w14:paraId="0F0411D5" w14:textId="77777777" w:rsidTr="00F03D9A">
        <w:tc>
          <w:tcPr>
            <w:tcW w:w="879" w:type="dxa"/>
          </w:tcPr>
          <w:p w14:paraId="25F6DF4E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0AE169BD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0816</w:t>
            </w:r>
          </w:p>
        </w:tc>
        <w:tc>
          <w:tcPr>
            <w:tcW w:w="517" w:type="dxa"/>
          </w:tcPr>
          <w:p w14:paraId="04A22632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9FF7EC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2F6F59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Big CR to TS 38.101-2 on MPR reduction</w:t>
            </w:r>
          </w:p>
        </w:tc>
        <w:tc>
          <w:tcPr>
            <w:tcW w:w="517" w:type="dxa"/>
          </w:tcPr>
          <w:p w14:paraId="7737BDE6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07D14EB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99858A8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48E0456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R4-2511762</w:t>
            </w:r>
          </w:p>
        </w:tc>
        <w:tc>
          <w:tcPr>
            <w:tcW w:w="1597" w:type="dxa"/>
          </w:tcPr>
          <w:p w14:paraId="0749593F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NTT DOCOMO, INC., Qualcomm Inc., Samsung, vivo, Nokia, ZTE, AT&amp;T</w:t>
            </w:r>
          </w:p>
        </w:tc>
        <w:tc>
          <w:tcPr>
            <w:tcW w:w="1122" w:type="dxa"/>
          </w:tcPr>
          <w:p w14:paraId="23F17F0F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NR_ENDC_RF_Ph4</w:t>
            </w:r>
          </w:p>
        </w:tc>
        <w:tc>
          <w:tcPr>
            <w:tcW w:w="2323" w:type="dxa"/>
          </w:tcPr>
          <w:p w14:paraId="02A42CA2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6.2A.2.2.1, 6.2A.2.3, 6.2A.2.4.1</w:t>
            </w:r>
          </w:p>
        </w:tc>
        <w:tc>
          <w:tcPr>
            <w:tcW w:w="998" w:type="dxa"/>
          </w:tcPr>
          <w:p w14:paraId="6F50EF95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38.521-2; TS/TR ... CR ... </w:t>
            </w:r>
          </w:p>
        </w:tc>
      </w:tr>
      <w:tr w:rsidR="007F24F7" w:rsidRPr="007F24F7" w14:paraId="64E9D246" w14:textId="77777777" w:rsidTr="00F03D9A">
        <w:tc>
          <w:tcPr>
            <w:tcW w:w="879" w:type="dxa"/>
          </w:tcPr>
          <w:p w14:paraId="2A2CD5BF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38.101-3</w:t>
            </w:r>
          </w:p>
        </w:tc>
        <w:tc>
          <w:tcPr>
            <w:tcW w:w="637" w:type="dxa"/>
          </w:tcPr>
          <w:p w14:paraId="1510D12A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1413</w:t>
            </w:r>
          </w:p>
        </w:tc>
        <w:tc>
          <w:tcPr>
            <w:tcW w:w="517" w:type="dxa"/>
          </w:tcPr>
          <w:p w14:paraId="4134E464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2AA9A5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0BAE632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Big formal CR for TS38.101-3 for HPUE objective</w:t>
            </w:r>
          </w:p>
        </w:tc>
        <w:tc>
          <w:tcPr>
            <w:tcW w:w="517" w:type="dxa"/>
          </w:tcPr>
          <w:p w14:paraId="4D1E0267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34EF52C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572064F6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0CE1241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R4-2511757</w:t>
            </w:r>
          </w:p>
        </w:tc>
        <w:tc>
          <w:tcPr>
            <w:tcW w:w="1597" w:type="dxa"/>
          </w:tcPr>
          <w:p w14:paraId="4C9EF5C5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Samsung, Huawei, Hisilicon, Skyworks Solutions Inc., Nokia, Apple, Qualcomm, Murata Manufacturing Co Ltd., ZTE, vivo, Mediatek, T-Mobile USA, CHTTL, AT&amp;T, Ericsson, xiaomi, OPPO, LG Electronics, Verizon, China Telecom</w:t>
            </w:r>
          </w:p>
        </w:tc>
        <w:tc>
          <w:tcPr>
            <w:tcW w:w="1122" w:type="dxa"/>
          </w:tcPr>
          <w:p w14:paraId="09475C37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NR_ENDC_RF_Ph4-Core</w:t>
            </w:r>
          </w:p>
        </w:tc>
        <w:tc>
          <w:tcPr>
            <w:tcW w:w="2323" w:type="dxa"/>
          </w:tcPr>
          <w:p w14:paraId="11A94EB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3CDCA8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7F24F7" w:rsidRPr="007F24F7" w14:paraId="0054D277" w14:textId="77777777" w:rsidTr="00F03D9A">
        <w:tc>
          <w:tcPr>
            <w:tcW w:w="879" w:type="dxa"/>
          </w:tcPr>
          <w:p w14:paraId="7934BEF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38.307</w:t>
            </w:r>
          </w:p>
        </w:tc>
        <w:tc>
          <w:tcPr>
            <w:tcW w:w="637" w:type="dxa"/>
          </w:tcPr>
          <w:p w14:paraId="778DF286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0196</w:t>
            </w:r>
          </w:p>
        </w:tc>
        <w:tc>
          <w:tcPr>
            <w:tcW w:w="517" w:type="dxa"/>
          </w:tcPr>
          <w:p w14:paraId="1B9DE9E8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231A10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1AB94CE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CR on TS38.307 Release independent for 3Tx HPUE inter-band CA</w:t>
            </w:r>
          </w:p>
        </w:tc>
        <w:tc>
          <w:tcPr>
            <w:tcW w:w="517" w:type="dxa"/>
          </w:tcPr>
          <w:p w14:paraId="4E787721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E7F1416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C328DCB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A76A40C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R4-2510933</w:t>
            </w:r>
          </w:p>
        </w:tc>
        <w:tc>
          <w:tcPr>
            <w:tcW w:w="1597" w:type="dxa"/>
          </w:tcPr>
          <w:p w14:paraId="64805193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Sanechips, Qualcomm Incorporated, Samsung, CHTTL, Nokia</w:t>
            </w:r>
          </w:p>
        </w:tc>
        <w:tc>
          <w:tcPr>
            <w:tcW w:w="1122" w:type="dxa"/>
          </w:tcPr>
          <w:p w14:paraId="29C65FDA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F24F7">
              <w:rPr>
                <w:rFonts w:ascii="Calibri" w:eastAsia="Calibri" w:hAnsi="Calibri"/>
                <w:sz w:val="16"/>
                <w:szCs w:val="16"/>
                <w:lang w:eastAsia="en-US"/>
              </w:rPr>
              <w:t>NR_ENDC_RF_Ph4-Core</w:t>
            </w:r>
          </w:p>
        </w:tc>
        <w:tc>
          <w:tcPr>
            <w:tcW w:w="2323" w:type="dxa"/>
          </w:tcPr>
          <w:p w14:paraId="3A57F3CE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30F5DC" w14:textId="77777777" w:rsidR="007F24F7" w:rsidRPr="007F24F7" w:rsidRDefault="007F24F7" w:rsidP="007F24F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5667E2B" w14:textId="77777777" w:rsidR="00C40A36" w:rsidRDefault="00C40A36" w:rsidP="00C40A36"/>
    <w:p w14:paraId="2CB89C77" w14:textId="6F332AD3" w:rsidR="0021358A" w:rsidRDefault="0021358A" w:rsidP="0021358A">
      <w:pPr>
        <w:pStyle w:val="Heading1"/>
      </w:pPr>
      <w:r>
        <w:rPr>
          <w:noProof/>
        </w:rPr>
        <w:lastRenderedPageBreak/>
        <w:t xml:space="preserve">List of CRs from RAN WG4 for AI </w:t>
      </w:r>
      <w:r w:rsidR="000D3F6E" w:rsidRPr="000D3F6E">
        <w:rPr>
          <w:noProof/>
        </w:rPr>
        <w:t>9.</w:t>
      </w:r>
      <w:r w:rsidR="00715FAF">
        <w:rPr>
          <w:noProof/>
        </w:rPr>
        <w:t>7.4.1</w:t>
      </w:r>
    </w:p>
    <w:p w14:paraId="41574FAE" w14:textId="5CA44343" w:rsidR="0021358A" w:rsidRDefault="00275F6B" w:rsidP="0021358A">
      <w:pPr>
        <w:pStyle w:val="Heading2"/>
        <w:rPr>
          <w:rFonts w:cs="Arial"/>
          <w:noProof/>
        </w:rPr>
      </w:pPr>
      <w:r w:rsidRPr="00275F6B">
        <w:rPr>
          <w:noProof/>
        </w:rPr>
        <w:t>RP-2524</w:t>
      </w:r>
      <w:r>
        <w:rPr>
          <w:noProof/>
        </w:rPr>
        <w:t>20</w:t>
      </w:r>
    </w:p>
    <w:p w14:paraId="4D98A6DE" w14:textId="7013FB77" w:rsidR="0021358A" w:rsidRPr="004347C0" w:rsidRDefault="0021358A" w:rsidP="002135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15FAF" w:rsidRPr="00715FAF">
        <w:rPr>
          <w:rFonts w:ascii="Arial" w:hAnsi="Arial" w:cs="Arial"/>
          <w:b/>
          <w:bCs/>
        </w:rPr>
        <w:t>RAN4 CRs to NR_FR1_7MHz_BW</w:t>
      </w:r>
    </w:p>
    <w:p w14:paraId="7446789F" w14:textId="381A56A1" w:rsidR="0021358A" w:rsidRPr="004D372B" w:rsidRDefault="0021358A" w:rsidP="0021358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0D3F6E" w:rsidRPr="000D3F6E">
        <w:rPr>
          <w:rFonts w:ascii="Arial" w:hAnsi="Arial" w:cs="Arial"/>
          <w:b/>
          <w:bCs/>
        </w:rPr>
        <w:t>9.</w:t>
      </w:r>
      <w:r w:rsidR="00715FAF">
        <w:rPr>
          <w:rFonts w:ascii="Arial" w:hAnsi="Arial" w:cs="Arial"/>
          <w:b/>
          <w:bCs/>
        </w:rPr>
        <w:t>7.4.1</w:t>
      </w:r>
    </w:p>
    <w:p w14:paraId="4E8E7421" w14:textId="7FD6521C" w:rsidR="0021358A" w:rsidRDefault="0021358A" w:rsidP="0021358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44D6A" w:rsidRPr="00E44D6A" w14:paraId="0538685E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81876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34C92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156FE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72B44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17AECF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E0E22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50844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F0562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265B1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980F59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5A8E4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110D4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36AA8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44D6A" w:rsidRPr="00E44D6A" w14:paraId="7E843EBA" w14:textId="77777777" w:rsidTr="00F03D9A">
        <w:tc>
          <w:tcPr>
            <w:tcW w:w="879" w:type="dxa"/>
          </w:tcPr>
          <w:p w14:paraId="60088C8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37.104</w:t>
            </w:r>
          </w:p>
        </w:tc>
        <w:tc>
          <w:tcPr>
            <w:tcW w:w="637" w:type="dxa"/>
          </w:tcPr>
          <w:p w14:paraId="4304019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1028</w:t>
            </w:r>
          </w:p>
        </w:tc>
        <w:tc>
          <w:tcPr>
            <w:tcW w:w="517" w:type="dxa"/>
          </w:tcPr>
          <w:p w14:paraId="0BBDE2F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B7C5F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B315D3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TS37.104 Introduction of 7 MHz NR FR1 channel bandwidth</w:t>
            </w:r>
          </w:p>
        </w:tc>
        <w:tc>
          <w:tcPr>
            <w:tcW w:w="517" w:type="dxa"/>
          </w:tcPr>
          <w:p w14:paraId="6FD2807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998365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5F6A90D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6432FB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R4-2510405</w:t>
            </w:r>
          </w:p>
        </w:tc>
        <w:tc>
          <w:tcPr>
            <w:tcW w:w="1597" w:type="dxa"/>
          </w:tcPr>
          <w:p w14:paraId="2A8B693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4150FB2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5ABF4D7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0BFA0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44D6A" w:rsidRPr="00E44D6A" w14:paraId="117485F6" w14:textId="77777777" w:rsidTr="00F03D9A">
        <w:tc>
          <w:tcPr>
            <w:tcW w:w="879" w:type="dxa"/>
          </w:tcPr>
          <w:p w14:paraId="3267516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637" w:type="dxa"/>
          </w:tcPr>
          <w:p w14:paraId="40AA51D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0304</w:t>
            </w:r>
          </w:p>
        </w:tc>
        <w:tc>
          <w:tcPr>
            <w:tcW w:w="517" w:type="dxa"/>
          </w:tcPr>
          <w:p w14:paraId="611300F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181B3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4D88B3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 37.105: 7MHz channel bandwidth introduction</w:t>
            </w:r>
          </w:p>
        </w:tc>
        <w:tc>
          <w:tcPr>
            <w:tcW w:w="517" w:type="dxa"/>
          </w:tcPr>
          <w:p w14:paraId="0260562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4D4F17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840A5B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32270DE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R4-2511540</w:t>
            </w:r>
          </w:p>
        </w:tc>
        <w:tc>
          <w:tcPr>
            <w:tcW w:w="1597" w:type="dxa"/>
          </w:tcPr>
          <w:p w14:paraId="7B50B32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1F5324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1696FC0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7.7.2.1, 7.7.2.2, 10.8.2.1, 10.8.2.2</w:t>
            </w:r>
          </w:p>
        </w:tc>
        <w:tc>
          <w:tcPr>
            <w:tcW w:w="998" w:type="dxa"/>
          </w:tcPr>
          <w:p w14:paraId="394E71E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37.113, 38.104, 38.106, 38.113; 37.141, 37.145-1, 37.145-2, 38.115-1, 38.141-1, 38.141-2, 38.176-2;  </w:t>
            </w:r>
          </w:p>
        </w:tc>
      </w:tr>
      <w:tr w:rsidR="00E44D6A" w:rsidRPr="00E44D6A" w14:paraId="7CE1756C" w14:textId="77777777" w:rsidTr="00F03D9A">
        <w:tc>
          <w:tcPr>
            <w:tcW w:w="879" w:type="dxa"/>
          </w:tcPr>
          <w:p w14:paraId="3E43D61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37.113</w:t>
            </w:r>
          </w:p>
        </w:tc>
        <w:tc>
          <w:tcPr>
            <w:tcW w:w="637" w:type="dxa"/>
          </w:tcPr>
          <w:p w14:paraId="4B78A17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0142</w:t>
            </w:r>
          </w:p>
        </w:tc>
        <w:tc>
          <w:tcPr>
            <w:tcW w:w="517" w:type="dxa"/>
          </w:tcPr>
          <w:p w14:paraId="6DD666A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2C34F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BF9833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 37113 - Introduction of 7 MHz channel BW</w:t>
            </w:r>
          </w:p>
        </w:tc>
        <w:tc>
          <w:tcPr>
            <w:tcW w:w="517" w:type="dxa"/>
          </w:tcPr>
          <w:p w14:paraId="4E2A818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FB827F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18.1.0</w:t>
            </w:r>
          </w:p>
        </w:tc>
        <w:tc>
          <w:tcPr>
            <w:tcW w:w="758" w:type="dxa"/>
          </w:tcPr>
          <w:p w14:paraId="66E29F6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F09F66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R4-2510513</w:t>
            </w:r>
          </w:p>
        </w:tc>
        <w:tc>
          <w:tcPr>
            <w:tcW w:w="1597" w:type="dxa"/>
          </w:tcPr>
          <w:p w14:paraId="5C3DB76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6B21E9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3A4D8DA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4136D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44D6A" w:rsidRPr="00E44D6A" w14:paraId="51B3985C" w14:textId="77777777" w:rsidTr="00F03D9A">
        <w:tc>
          <w:tcPr>
            <w:tcW w:w="879" w:type="dxa"/>
          </w:tcPr>
          <w:p w14:paraId="7062AD9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37.141</w:t>
            </w:r>
          </w:p>
        </w:tc>
        <w:tc>
          <w:tcPr>
            <w:tcW w:w="637" w:type="dxa"/>
          </w:tcPr>
          <w:p w14:paraId="14AA4F5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1098</w:t>
            </w:r>
          </w:p>
        </w:tc>
        <w:tc>
          <w:tcPr>
            <w:tcW w:w="517" w:type="dxa"/>
          </w:tcPr>
          <w:p w14:paraId="64B2ECE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378FD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1962C3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TS37.141 Introduction of 7 MHz NR FR1 channel bandwidth</w:t>
            </w:r>
          </w:p>
        </w:tc>
        <w:tc>
          <w:tcPr>
            <w:tcW w:w="517" w:type="dxa"/>
          </w:tcPr>
          <w:p w14:paraId="092AC5D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8F3D79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4DA28E9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0448B9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R4-2510406</w:t>
            </w:r>
          </w:p>
        </w:tc>
        <w:tc>
          <w:tcPr>
            <w:tcW w:w="1597" w:type="dxa"/>
          </w:tcPr>
          <w:p w14:paraId="10AD340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5FB174F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NR_FR1_7MHz_BW-Perf</w:t>
            </w:r>
          </w:p>
        </w:tc>
        <w:tc>
          <w:tcPr>
            <w:tcW w:w="2323" w:type="dxa"/>
          </w:tcPr>
          <w:p w14:paraId="35E0F6B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4.1.2.1, 6.6.4.5.4, 6.6.4.5.6, 7.4.5.2, 7.7.5.1, 7.7.5.2</w:t>
            </w:r>
          </w:p>
        </w:tc>
        <w:tc>
          <w:tcPr>
            <w:tcW w:w="998" w:type="dxa"/>
          </w:tcPr>
          <w:p w14:paraId="1265427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</w:t>
            </w:r>
            <w:proofErr w:type="gramStart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37.104 ;</w:t>
            </w:r>
            <w:proofErr w:type="gramEnd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E44D6A" w:rsidRPr="00E44D6A" w14:paraId="13855EE5" w14:textId="77777777" w:rsidTr="00F03D9A">
        <w:tc>
          <w:tcPr>
            <w:tcW w:w="879" w:type="dxa"/>
          </w:tcPr>
          <w:p w14:paraId="71E8E60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37.145-1</w:t>
            </w:r>
          </w:p>
        </w:tc>
        <w:tc>
          <w:tcPr>
            <w:tcW w:w="637" w:type="dxa"/>
          </w:tcPr>
          <w:p w14:paraId="0ECE586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0350</w:t>
            </w:r>
          </w:p>
        </w:tc>
        <w:tc>
          <w:tcPr>
            <w:tcW w:w="517" w:type="dxa"/>
          </w:tcPr>
          <w:p w14:paraId="1D21BBE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31B8D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88D3E5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 37.145-1: 7MHz channel bandwidth introduction</w:t>
            </w:r>
          </w:p>
        </w:tc>
        <w:tc>
          <w:tcPr>
            <w:tcW w:w="517" w:type="dxa"/>
          </w:tcPr>
          <w:p w14:paraId="1D9C68F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473A6C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3D1A1A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C32F4C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R4-2511541</w:t>
            </w:r>
          </w:p>
        </w:tc>
        <w:tc>
          <w:tcPr>
            <w:tcW w:w="1597" w:type="dxa"/>
          </w:tcPr>
          <w:p w14:paraId="19E48AB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FA9AEC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NR_FR1_7MHz_BW-Perf</w:t>
            </w:r>
          </w:p>
        </w:tc>
        <w:tc>
          <w:tcPr>
            <w:tcW w:w="2323" w:type="dxa"/>
          </w:tcPr>
          <w:p w14:paraId="5BA3A3A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4.1.2.2, 6.3.4.5.3, 6.6.2.4.2.4, 7.2.5.4, 7.3.5.4, 7.7.5.1.2</w:t>
            </w:r>
          </w:p>
        </w:tc>
        <w:tc>
          <w:tcPr>
            <w:tcW w:w="998" w:type="dxa"/>
          </w:tcPr>
          <w:p w14:paraId="2FCAD62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37.105, 37.113, 38.104, 38.106, 38.113; 37.141, 37.145-2, </w:t>
            </w: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38.115-1, 38.141-1, 38.141-2, 38.176-2</w:t>
            </w:r>
          </w:p>
        </w:tc>
      </w:tr>
      <w:tr w:rsidR="00E44D6A" w:rsidRPr="00E44D6A" w14:paraId="69C89211" w14:textId="77777777" w:rsidTr="00F03D9A">
        <w:tc>
          <w:tcPr>
            <w:tcW w:w="879" w:type="dxa"/>
          </w:tcPr>
          <w:p w14:paraId="7E9645C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37.145-2</w:t>
            </w:r>
          </w:p>
        </w:tc>
        <w:tc>
          <w:tcPr>
            <w:tcW w:w="637" w:type="dxa"/>
          </w:tcPr>
          <w:p w14:paraId="660044F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0398</w:t>
            </w:r>
          </w:p>
        </w:tc>
        <w:tc>
          <w:tcPr>
            <w:tcW w:w="517" w:type="dxa"/>
          </w:tcPr>
          <w:p w14:paraId="3363088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4C125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6687CE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 37.145-2: 7MHz channel bandwidth introduction</w:t>
            </w:r>
          </w:p>
        </w:tc>
        <w:tc>
          <w:tcPr>
            <w:tcW w:w="517" w:type="dxa"/>
          </w:tcPr>
          <w:p w14:paraId="218BA58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559BAC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E60425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DDE8EE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R4-2511542</w:t>
            </w:r>
          </w:p>
        </w:tc>
        <w:tc>
          <w:tcPr>
            <w:tcW w:w="1597" w:type="dxa"/>
          </w:tcPr>
          <w:p w14:paraId="4E1BFDD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2E6127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NR_FR1_7MHz_BW-Perf</w:t>
            </w:r>
          </w:p>
        </w:tc>
        <w:tc>
          <w:tcPr>
            <w:tcW w:w="2323" w:type="dxa"/>
          </w:tcPr>
          <w:p w14:paraId="6F5F7EF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4.1.2.2, 6.4.4.5.3, 6.7.2.4.2, 6.7.3.5.1.4, 7.2.5.5, 7.3.5.4, 7.4.5.3, 7.8.5.1.1, 7.8.5.1.2, 7.9.5.2</w:t>
            </w:r>
          </w:p>
        </w:tc>
        <w:tc>
          <w:tcPr>
            <w:tcW w:w="998" w:type="dxa"/>
          </w:tcPr>
          <w:p w14:paraId="3D97208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37.105, 37.113, 38.104, 38.106, 38.113; 37.141, 37.145-1, 38.115-1, 38.141-1, 38.141-2, 38.176-2</w:t>
            </w:r>
          </w:p>
        </w:tc>
      </w:tr>
      <w:tr w:rsidR="00E44D6A" w:rsidRPr="00E44D6A" w14:paraId="154C69D8" w14:textId="77777777" w:rsidTr="00F03D9A">
        <w:tc>
          <w:tcPr>
            <w:tcW w:w="879" w:type="dxa"/>
          </w:tcPr>
          <w:p w14:paraId="4E98960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EBF798E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3042</w:t>
            </w:r>
          </w:p>
        </w:tc>
        <w:tc>
          <w:tcPr>
            <w:tcW w:w="517" w:type="dxa"/>
          </w:tcPr>
          <w:p w14:paraId="22A72A9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19627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2E3E60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Big CR on 7 MHz Channel Bandwidth for bands n5 and n26</w:t>
            </w:r>
          </w:p>
        </w:tc>
        <w:tc>
          <w:tcPr>
            <w:tcW w:w="517" w:type="dxa"/>
          </w:tcPr>
          <w:p w14:paraId="1BFD1A4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7E5DDF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28808A0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63CAED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R4-2512824</w:t>
            </w:r>
          </w:p>
        </w:tc>
        <w:tc>
          <w:tcPr>
            <w:tcW w:w="1597" w:type="dxa"/>
          </w:tcPr>
          <w:p w14:paraId="410D89E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Incorporated, Ericsson, Apple, Huawei, ZTE, Nokia</w:t>
            </w:r>
          </w:p>
        </w:tc>
        <w:tc>
          <w:tcPr>
            <w:tcW w:w="1122" w:type="dxa"/>
          </w:tcPr>
          <w:p w14:paraId="3F7094D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5D0C180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03EA9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44D6A" w:rsidRPr="00E44D6A" w14:paraId="624621C6" w14:textId="77777777" w:rsidTr="00F03D9A">
        <w:tc>
          <w:tcPr>
            <w:tcW w:w="879" w:type="dxa"/>
          </w:tcPr>
          <w:p w14:paraId="2F85510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2882069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0725</w:t>
            </w:r>
          </w:p>
        </w:tc>
        <w:tc>
          <w:tcPr>
            <w:tcW w:w="517" w:type="dxa"/>
          </w:tcPr>
          <w:p w14:paraId="1F434CD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E764E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F164CA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Running CR to TS 38.104 - Introduction of 7 MHz channel BW</w:t>
            </w:r>
          </w:p>
        </w:tc>
        <w:tc>
          <w:tcPr>
            <w:tcW w:w="517" w:type="dxa"/>
          </w:tcPr>
          <w:p w14:paraId="65887E8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06C1B8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E67D86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0E5347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R4-2512830</w:t>
            </w:r>
          </w:p>
        </w:tc>
        <w:tc>
          <w:tcPr>
            <w:tcW w:w="1597" w:type="dxa"/>
          </w:tcPr>
          <w:p w14:paraId="341AA5A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D51CB2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45EAE4E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5BDD5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44D6A" w:rsidRPr="00E44D6A" w14:paraId="5D3A37BB" w14:textId="77777777" w:rsidTr="00F03D9A">
        <w:tc>
          <w:tcPr>
            <w:tcW w:w="879" w:type="dxa"/>
          </w:tcPr>
          <w:p w14:paraId="378A8F5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38.106</w:t>
            </w:r>
          </w:p>
        </w:tc>
        <w:tc>
          <w:tcPr>
            <w:tcW w:w="637" w:type="dxa"/>
          </w:tcPr>
          <w:p w14:paraId="59AA7B8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0116</w:t>
            </w:r>
          </w:p>
        </w:tc>
        <w:tc>
          <w:tcPr>
            <w:tcW w:w="517" w:type="dxa"/>
          </w:tcPr>
          <w:p w14:paraId="7C51282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7F538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FB3AA8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CR to TS 38106 </w:t>
            </w:r>
            <w:proofErr w:type="gramStart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  7</w:t>
            </w:r>
            <w:proofErr w:type="gramEnd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MHz channel BW clarification</w:t>
            </w:r>
          </w:p>
        </w:tc>
        <w:tc>
          <w:tcPr>
            <w:tcW w:w="517" w:type="dxa"/>
          </w:tcPr>
          <w:p w14:paraId="6AA199A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490F76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8712DA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8F1085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R4-2510512</w:t>
            </w:r>
          </w:p>
        </w:tc>
        <w:tc>
          <w:tcPr>
            <w:tcW w:w="1597" w:type="dxa"/>
          </w:tcPr>
          <w:p w14:paraId="21DA56B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03E55A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0269662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5.4.1</w:t>
            </w:r>
          </w:p>
        </w:tc>
        <w:tc>
          <w:tcPr>
            <w:tcW w:w="998" w:type="dxa"/>
          </w:tcPr>
          <w:p w14:paraId="207FADC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E44D6A" w:rsidRPr="00E44D6A" w14:paraId="1AB49447" w14:textId="77777777" w:rsidTr="00F03D9A">
        <w:tc>
          <w:tcPr>
            <w:tcW w:w="879" w:type="dxa"/>
          </w:tcPr>
          <w:p w14:paraId="1D78F79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38.113</w:t>
            </w:r>
          </w:p>
        </w:tc>
        <w:tc>
          <w:tcPr>
            <w:tcW w:w="637" w:type="dxa"/>
          </w:tcPr>
          <w:p w14:paraId="44C05DD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0084</w:t>
            </w:r>
          </w:p>
        </w:tc>
        <w:tc>
          <w:tcPr>
            <w:tcW w:w="517" w:type="dxa"/>
          </w:tcPr>
          <w:p w14:paraId="22DBC03E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6ACF8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3A8796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TS38.113 Introduction of 7 MHz NR FR1 channel bandwidth</w:t>
            </w:r>
          </w:p>
        </w:tc>
        <w:tc>
          <w:tcPr>
            <w:tcW w:w="517" w:type="dxa"/>
          </w:tcPr>
          <w:p w14:paraId="4146854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974410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18.5.0</w:t>
            </w:r>
          </w:p>
        </w:tc>
        <w:tc>
          <w:tcPr>
            <w:tcW w:w="758" w:type="dxa"/>
          </w:tcPr>
          <w:p w14:paraId="0BF0490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C2F031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R4-2510407</w:t>
            </w:r>
          </w:p>
        </w:tc>
        <w:tc>
          <w:tcPr>
            <w:tcW w:w="1597" w:type="dxa"/>
          </w:tcPr>
          <w:p w14:paraId="52973A63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0EA7D36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57664F1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6.1</w:t>
            </w:r>
          </w:p>
        </w:tc>
        <w:tc>
          <w:tcPr>
            <w:tcW w:w="998" w:type="dxa"/>
          </w:tcPr>
          <w:p w14:paraId="0AF601E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E44D6A" w:rsidRPr="00E44D6A" w14:paraId="4B966CC2" w14:textId="77777777" w:rsidTr="00F03D9A">
        <w:tc>
          <w:tcPr>
            <w:tcW w:w="879" w:type="dxa"/>
          </w:tcPr>
          <w:p w14:paraId="1CA91D9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38.115-1</w:t>
            </w:r>
          </w:p>
        </w:tc>
        <w:tc>
          <w:tcPr>
            <w:tcW w:w="637" w:type="dxa"/>
          </w:tcPr>
          <w:p w14:paraId="1EE113B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0066</w:t>
            </w:r>
          </w:p>
        </w:tc>
        <w:tc>
          <w:tcPr>
            <w:tcW w:w="517" w:type="dxa"/>
          </w:tcPr>
          <w:p w14:paraId="3BBEB9A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E5623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0F6697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38.115-1 on 7MHz channel bandwidth</w:t>
            </w:r>
          </w:p>
        </w:tc>
        <w:tc>
          <w:tcPr>
            <w:tcW w:w="517" w:type="dxa"/>
          </w:tcPr>
          <w:p w14:paraId="6838F9F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DB06C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99FA5A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CA3F6A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R4-2509389</w:t>
            </w:r>
          </w:p>
        </w:tc>
        <w:tc>
          <w:tcPr>
            <w:tcW w:w="1597" w:type="dxa"/>
          </w:tcPr>
          <w:p w14:paraId="69393FF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4582A5E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555E3C1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8" w:type="dxa"/>
          </w:tcPr>
          <w:p w14:paraId="1B349720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</w:t>
            </w: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... </w:t>
            </w:r>
          </w:p>
        </w:tc>
      </w:tr>
      <w:tr w:rsidR="00E44D6A" w:rsidRPr="00E44D6A" w14:paraId="47F43EC9" w14:textId="77777777" w:rsidTr="00F03D9A">
        <w:tc>
          <w:tcPr>
            <w:tcW w:w="879" w:type="dxa"/>
          </w:tcPr>
          <w:p w14:paraId="64D728E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38.141-1</w:t>
            </w:r>
          </w:p>
        </w:tc>
        <w:tc>
          <w:tcPr>
            <w:tcW w:w="637" w:type="dxa"/>
          </w:tcPr>
          <w:p w14:paraId="2D497C1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0510</w:t>
            </w:r>
          </w:p>
        </w:tc>
        <w:tc>
          <w:tcPr>
            <w:tcW w:w="517" w:type="dxa"/>
          </w:tcPr>
          <w:p w14:paraId="7729509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05CEC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4DB8AC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38.141-1 on introduction of RF requirements for 7MHz channel bandwidth</w:t>
            </w:r>
          </w:p>
        </w:tc>
        <w:tc>
          <w:tcPr>
            <w:tcW w:w="517" w:type="dxa"/>
          </w:tcPr>
          <w:p w14:paraId="7567DB3E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C52C96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F04E28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972859E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R4-2512829</w:t>
            </w:r>
          </w:p>
        </w:tc>
        <w:tc>
          <w:tcPr>
            <w:tcW w:w="1597" w:type="dxa"/>
          </w:tcPr>
          <w:p w14:paraId="397CE9E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0826CF6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NR_FR1_7MHz_BW-Perf</w:t>
            </w:r>
          </w:p>
        </w:tc>
        <w:tc>
          <w:tcPr>
            <w:tcW w:w="2323" w:type="dxa"/>
          </w:tcPr>
          <w:p w14:paraId="53EEDBD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4.1.2.2, 6.3.3.5, 6.3.4.5, 6.5.3.5, 6.6.2.4.2, 6.6.3.5.2, 7.2.5, 7.3.5, 7.4.1.5, 7.4.2.5, 7.7.5, 7.8.5</w:t>
            </w:r>
          </w:p>
        </w:tc>
        <w:tc>
          <w:tcPr>
            <w:tcW w:w="998" w:type="dxa"/>
          </w:tcPr>
          <w:p w14:paraId="0D74768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 38.104 CR 0725; TS/TR ... CR ...; TS/TR ... CR ... </w:t>
            </w:r>
          </w:p>
        </w:tc>
      </w:tr>
      <w:tr w:rsidR="00E44D6A" w:rsidRPr="00E44D6A" w14:paraId="05871B3A" w14:textId="77777777" w:rsidTr="00F03D9A">
        <w:tc>
          <w:tcPr>
            <w:tcW w:w="879" w:type="dxa"/>
          </w:tcPr>
          <w:p w14:paraId="001976C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38.141-2</w:t>
            </w:r>
          </w:p>
        </w:tc>
        <w:tc>
          <w:tcPr>
            <w:tcW w:w="637" w:type="dxa"/>
          </w:tcPr>
          <w:p w14:paraId="6BEE1D8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0666</w:t>
            </w:r>
          </w:p>
        </w:tc>
        <w:tc>
          <w:tcPr>
            <w:tcW w:w="517" w:type="dxa"/>
          </w:tcPr>
          <w:p w14:paraId="28F0E76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EACDB6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6E290C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38.141-2: 7MHz channel bandwidth introduction</w:t>
            </w:r>
          </w:p>
        </w:tc>
        <w:tc>
          <w:tcPr>
            <w:tcW w:w="517" w:type="dxa"/>
          </w:tcPr>
          <w:p w14:paraId="0CD96EC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C7B702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68A7A4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9820E7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R4-2512831</w:t>
            </w:r>
          </w:p>
        </w:tc>
        <w:tc>
          <w:tcPr>
            <w:tcW w:w="1597" w:type="dxa"/>
          </w:tcPr>
          <w:p w14:paraId="4D72FF2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FB3F71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NR_FR1_7MHz_BW-Perf</w:t>
            </w:r>
          </w:p>
        </w:tc>
        <w:tc>
          <w:tcPr>
            <w:tcW w:w="2323" w:type="dxa"/>
          </w:tcPr>
          <w:p w14:paraId="461A87A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4.1.2.2, 6.4.3.5.1, 6.6.3.5.1, 6.7.2.4.2, 6.7.3.5.1, 7.2.5.2, 7.3.5.2, 7.4.5.2, 7.5.1.5.2, 7.5.2.5.2, 7.8.5.1, 7.9.5.1</w:t>
            </w:r>
          </w:p>
        </w:tc>
        <w:tc>
          <w:tcPr>
            <w:tcW w:w="998" w:type="dxa"/>
          </w:tcPr>
          <w:p w14:paraId="02D376F4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37.105, 37.113, 38.104, 38.106, 38.113; 37.141, 37.145-1, 37.145-2, 38.115-1, 38.141-1, 38.176-2</w:t>
            </w:r>
          </w:p>
        </w:tc>
      </w:tr>
      <w:tr w:rsidR="00E44D6A" w:rsidRPr="00E44D6A" w14:paraId="78624652" w14:textId="77777777" w:rsidTr="00F03D9A">
        <w:tc>
          <w:tcPr>
            <w:tcW w:w="879" w:type="dxa"/>
          </w:tcPr>
          <w:p w14:paraId="2B2C367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38.176-2</w:t>
            </w:r>
          </w:p>
        </w:tc>
        <w:tc>
          <w:tcPr>
            <w:tcW w:w="637" w:type="dxa"/>
          </w:tcPr>
          <w:p w14:paraId="5A32857B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0087</w:t>
            </w:r>
          </w:p>
        </w:tc>
        <w:tc>
          <w:tcPr>
            <w:tcW w:w="517" w:type="dxa"/>
          </w:tcPr>
          <w:p w14:paraId="5F379FDA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FC606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40A88E9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38.176-2: restriction of 7MHz channel bandwidth introduction</w:t>
            </w:r>
          </w:p>
        </w:tc>
        <w:tc>
          <w:tcPr>
            <w:tcW w:w="517" w:type="dxa"/>
          </w:tcPr>
          <w:p w14:paraId="13332F7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DB15D8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85E91D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F0E822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R4-2511544</w:t>
            </w:r>
          </w:p>
        </w:tc>
        <w:tc>
          <w:tcPr>
            <w:tcW w:w="1597" w:type="dxa"/>
          </w:tcPr>
          <w:p w14:paraId="5AA32AB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0A9A80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NR_FR1_7MHz_BW-Perf</w:t>
            </w:r>
          </w:p>
        </w:tc>
        <w:tc>
          <w:tcPr>
            <w:tcW w:w="2323" w:type="dxa"/>
          </w:tcPr>
          <w:p w14:paraId="47A1268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8" w:type="dxa"/>
          </w:tcPr>
          <w:p w14:paraId="0C501C8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38.106</w:t>
            </w:r>
          </w:p>
        </w:tc>
      </w:tr>
      <w:tr w:rsidR="00E44D6A" w:rsidRPr="00E44D6A" w14:paraId="5EAAB463" w14:textId="77777777" w:rsidTr="00F03D9A">
        <w:tc>
          <w:tcPr>
            <w:tcW w:w="879" w:type="dxa"/>
          </w:tcPr>
          <w:p w14:paraId="6D30A03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38.307</w:t>
            </w:r>
          </w:p>
        </w:tc>
        <w:tc>
          <w:tcPr>
            <w:tcW w:w="637" w:type="dxa"/>
          </w:tcPr>
          <w:p w14:paraId="7D802617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0198</w:t>
            </w:r>
          </w:p>
        </w:tc>
        <w:tc>
          <w:tcPr>
            <w:tcW w:w="517" w:type="dxa"/>
          </w:tcPr>
          <w:p w14:paraId="384229C8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49A70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D98F14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Release independence of 7 MHz channel bandwidth</w:t>
            </w:r>
          </w:p>
        </w:tc>
        <w:tc>
          <w:tcPr>
            <w:tcW w:w="517" w:type="dxa"/>
          </w:tcPr>
          <w:p w14:paraId="1F6C62A5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C111C8D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7810112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B13040E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R4-2512850</w:t>
            </w:r>
          </w:p>
        </w:tc>
        <w:tc>
          <w:tcPr>
            <w:tcW w:w="1597" w:type="dxa"/>
          </w:tcPr>
          <w:p w14:paraId="738F51DE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5C44A81C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NR_FR1_7MHz_BW-Core</w:t>
            </w:r>
          </w:p>
        </w:tc>
        <w:tc>
          <w:tcPr>
            <w:tcW w:w="2323" w:type="dxa"/>
          </w:tcPr>
          <w:p w14:paraId="50F21AC1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8" w:type="dxa"/>
          </w:tcPr>
          <w:p w14:paraId="72F93D1F" w14:textId="77777777" w:rsidR="00E44D6A" w:rsidRPr="00E44D6A" w:rsidRDefault="00E44D6A" w:rsidP="00E44D6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44D6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1D59844C" w14:textId="77777777" w:rsidR="00FF4189" w:rsidRDefault="00FF4189" w:rsidP="0021358A"/>
    <w:p w14:paraId="6D61D2A7" w14:textId="77777777" w:rsidR="002404BD" w:rsidRDefault="002404BD" w:rsidP="0021358A"/>
    <w:p w14:paraId="26BAB3C7" w14:textId="4804DB92" w:rsidR="002404BD" w:rsidRDefault="002404BD" w:rsidP="002404BD">
      <w:pPr>
        <w:pStyle w:val="Heading1"/>
      </w:pPr>
      <w:r>
        <w:rPr>
          <w:noProof/>
        </w:rPr>
        <w:t xml:space="preserve">List of CRs from RAN WG4 for AI </w:t>
      </w:r>
      <w:r w:rsidRPr="000D3F6E">
        <w:rPr>
          <w:noProof/>
        </w:rPr>
        <w:t>9.</w:t>
      </w:r>
      <w:r w:rsidR="00501921">
        <w:rPr>
          <w:noProof/>
        </w:rPr>
        <w:t>10.4.1</w:t>
      </w:r>
    </w:p>
    <w:p w14:paraId="638FA15F" w14:textId="19CC071E" w:rsidR="002404BD" w:rsidRDefault="00275F6B" w:rsidP="002404BD">
      <w:pPr>
        <w:pStyle w:val="Heading2"/>
        <w:rPr>
          <w:rFonts w:cs="Arial"/>
          <w:noProof/>
        </w:rPr>
      </w:pPr>
      <w:r w:rsidRPr="00275F6B">
        <w:rPr>
          <w:noProof/>
        </w:rPr>
        <w:t>RP-2524</w:t>
      </w:r>
      <w:r>
        <w:rPr>
          <w:noProof/>
        </w:rPr>
        <w:t>21</w:t>
      </w:r>
    </w:p>
    <w:p w14:paraId="182EAFAD" w14:textId="443C2797" w:rsidR="002404BD" w:rsidRPr="004347C0" w:rsidRDefault="002404BD" w:rsidP="002404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01921" w:rsidRPr="00501921">
        <w:rPr>
          <w:rFonts w:ascii="Arial" w:hAnsi="Arial" w:cs="Arial"/>
          <w:b/>
          <w:bCs/>
        </w:rPr>
        <w:t>RAN4 CRs to NR_FR1_lessthan_5MHz_BW_Ph2</w:t>
      </w:r>
    </w:p>
    <w:p w14:paraId="5216447B" w14:textId="1A399D1F" w:rsidR="002404BD" w:rsidRPr="004D372B" w:rsidRDefault="002404BD" w:rsidP="002404BD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0D3F6E">
        <w:rPr>
          <w:rFonts w:ascii="Arial" w:hAnsi="Arial" w:cs="Arial"/>
          <w:b/>
          <w:bCs/>
        </w:rPr>
        <w:t>9.</w:t>
      </w:r>
      <w:r w:rsidR="00501921">
        <w:rPr>
          <w:rFonts w:ascii="Arial" w:hAnsi="Arial" w:cs="Arial"/>
          <w:b/>
          <w:bCs/>
        </w:rPr>
        <w:t>10.4.1</w:t>
      </w:r>
    </w:p>
    <w:p w14:paraId="3B4E0B36" w14:textId="77777777" w:rsidR="002404BD" w:rsidRDefault="002404BD" w:rsidP="002404BD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F189C" w:rsidRPr="00DF189C" w14:paraId="2257CC47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AD687D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8E5F20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E41A26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CC279A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182C4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670710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86F36A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34F3FD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80F984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F1172B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129AC5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C862B6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7FD694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DF189C" w:rsidRPr="00DF189C" w14:paraId="7E2290FE" w14:textId="77777777" w:rsidTr="00F03D9A">
        <w:tc>
          <w:tcPr>
            <w:tcW w:w="879" w:type="dxa"/>
          </w:tcPr>
          <w:p w14:paraId="1D447179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5C1F2D7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5823</w:t>
            </w:r>
          </w:p>
        </w:tc>
        <w:tc>
          <w:tcPr>
            <w:tcW w:w="517" w:type="dxa"/>
          </w:tcPr>
          <w:p w14:paraId="5C8E11AC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48DF15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3A2FC2C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on test cases for NR channel BW less than 5MHz</w:t>
            </w:r>
          </w:p>
        </w:tc>
        <w:tc>
          <w:tcPr>
            <w:tcW w:w="517" w:type="dxa"/>
          </w:tcPr>
          <w:p w14:paraId="4EB11221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11566C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62D76A8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92DC39B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R4-2510455</w:t>
            </w:r>
          </w:p>
        </w:tc>
        <w:tc>
          <w:tcPr>
            <w:tcW w:w="1597" w:type="dxa"/>
          </w:tcPr>
          <w:p w14:paraId="0BB5CA1C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58173B82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NR_FR1_lessthan_5MHz_BW_Ph2-Perf</w:t>
            </w:r>
          </w:p>
        </w:tc>
        <w:tc>
          <w:tcPr>
            <w:tcW w:w="2323" w:type="dxa"/>
          </w:tcPr>
          <w:p w14:paraId="0E52D1EE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6.5.11.2.2</w:t>
            </w:r>
          </w:p>
        </w:tc>
        <w:tc>
          <w:tcPr>
            <w:tcW w:w="998" w:type="dxa"/>
          </w:tcPr>
          <w:p w14:paraId="1A4C59ED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DF189C" w:rsidRPr="00DF189C" w14:paraId="2D6EAC82" w14:textId="77777777" w:rsidTr="00F03D9A">
        <w:tc>
          <w:tcPr>
            <w:tcW w:w="879" w:type="dxa"/>
          </w:tcPr>
          <w:p w14:paraId="0F214D7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BA4DAEB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5824</w:t>
            </w:r>
          </w:p>
        </w:tc>
        <w:tc>
          <w:tcPr>
            <w:tcW w:w="517" w:type="dxa"/>
          </w:tcPr>
          <w:p w14:paraId="4E6F2E4E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504460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45BC8C8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38.133:  NR channel BW less than 5MHz for FR1</w:t>
            </w:r>
          </w:p>
        </w:tc>
        <w:tc>
          <w:tcPr>
            <w:tcW w:w="517" w:type="dxa"/>
          </w:tcPr>
          <w:p w14:paraId="20325316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AA2FD5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CF9EB1A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ABD0D6E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R4-2510456</w:t>
            </w:r>
          </w:p>
        </w:tc>
        <w:tc>
          <w:tcPr>
            <w:tcW w:w="1597" w:type="dxa"/>
          </w:tcPr>
          <w:p w14:paraId="11B8E54B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</w:t>
            </w:r>
          </w:p>
        </w:tc>
        <w:tc>
          <w:tcPr>
            <w:tcW w:w="1122" w:type="dxa"/>
          </w:tcPr>
          <w:p w14:paraId="7D4127CA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NR_FR1_lessthan_5MHz_BW_Ph2-Core</w:t>
            </w:r>
          </w:p>
        </w:tc>
        <w:tc>
          <w:tcPr>
            <w:tcW w:w="2323" w:type="dxa"/>
          </w:tcPr>
          <w:p w14:paraId="47A05D67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8.9.2</w:t>
            </w:r>
          </w:p>
        </w:tc>
        <w:tc>
          <w:tcPr>
            <w:tcW w:w="998" w:type="dxa"/>
          </w:tcPr>
          <w:p w14:paraId="6E2C1D58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DF189C" w:rsidRPr="00DF189C" w14:paraId="2E665069" w14:textId="77777777" w:rsidTr="00F03D9A">
        <w:tc>
          <w:tcPr>
            <w:tcW w:w="879" w:type="dxa"/>
          </w:tcPr>
          <w:p w14:paraId="09DCD4AA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7D744A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5912</w:t>
            </w:r>
          </w:p>
        </w:tc>
        <w:tc>
          <w:tcPr>
            <w:tcW w:w="517" w:type="dxa"/>
          </w:tcPr>
          <w:p w14:paraId="18711AFA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24A2BD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684162A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CR on test case for less than 5MHz Ph2</w:t>
            </w:r>
          </w:p>
        </w:tc>
        <w:tc>
          <w:tcPr>
            <w:tcW w:w="517" w:type="dxa"/>
          </w:tcPr>
          <w:p w14:paraId="1452F325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469A86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8A2D67B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A0AF152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R4-2510645</w:t>
            </w:r>
          </w:p>
        </w:tc>
        <w:tc>
          <w:tcPr>
            <w:tcW w:w="1597" w:type="dxa"/>
          </w:tcPr>
          <w:p w14:paraId="60D898F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708B06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NR_FR1_lessthan_5MHz_BW_Ph2-Perf</w:t>
            </w:r>
          </w:p>
        </w:tc>
        <w:tc>
          <w:tcPr>
            <w:tcW w:w="2323" w:type="dxa"/>
          </w:tcPr>
          <w:p w14:paraId="289262D6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E676C0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F189C" w:rsidRPr="00DF189C" w14:paraId="7EC71DDC" w14:textId="77777777" w:rsidTr="00F03D9A">
        <w:tc>
          <w:tcPr>
            <w:tcW w:w="879" w:type="dxa"/>
          </w:tcPr>
          <w:p w14:paraId="2627898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5D3375D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5994</w:t>
            </w:r>
          </w:p>
        </w:tc>
        <w:tc>
          <w:tcPr>
            <w:tcW w:w="517" w:type="dxa"/>
          </w:tcPr>
          <w:p w14:paraId="22FFBD49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0D4C78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13B8537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CR on RRM performance requirements of NR channel BW less than 5MHz for FR1 phase 2</w:t>
            </w:r>
          </w:p>
        </w:tc>
        <w:tc>
          <w:tcPr>
            <w:tcW w:w="517" w:type="dxa"/>
          </w:tcPr>
          <w:p w14:paraId="23725EDB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ADC329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624E04D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FBDACBB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R4-2511414</w:t>
            </w:r>
          </w:p>
        </w:tc>
        <w:tc>
          <w:tcPr>
            <w:tcW w:w="1597" w:type="dxa"/>
          </w:tcPr>
          <w:p w14:paraId="5A987C11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6DC7504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NR_FR1_lessthan_5MHz_BW_Ph2-Perf</w:t>
            </w:r>
          </w:p>
        </w:tc>
        <w:tc>
          <w:tcPr>
            <w:tcW w:w="2323" w:type="dxa"/>
          </w:tcPr>
          <w:p w14:paraId="7281CFF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A.6.5.3.17, A.6.5.11.2, A.6.6.1.15, A.6.6.9.5</w:t>
            </w:r>
          </w:p>
        </w:tc>
        <w:tc>
          <w:tcPr>
            <w:tcW w:w="998" w:type="dxa"/>
          </w:tcPr>
          <w:p w14:paraId="791391A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 ; TS/TR ... CR ... </w:t>
            </w:r>
          </w:p>
        </w:tc>
      </w:tr>
      <w:tr w:rsidR="00DF189C" w:rsidRPr="00DF189C" w14:paraId="3249EC81" w14:textId="77777777" w:rsidTr="00F03D9A">
        <w:tc>
          <w:tcPr>
            <w:tcW w:w="879" w:type="dxa"/>
          </w:tcPr>
          <w:p w14:paraId="37D186AB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C2830CC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6002</w:t>
            </w:r>
          </w:p>
        </w:tc>
        <w:tc>
          <w:tcPr>
            <w:tcW w:w="517" w:type="dxa"/>
          </w:tcPr>
          <w:p w14:paraId="2CE50AC8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DB5A1E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F1D2B55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Rel-19 CR on less than 5 MHz RRM Core requirement maintenance</w:t>
            </w:r>
          </w:p>
        </w:tc>
        <w:tc>
          <w:tcPr>
            <w:tcW w:w="517" w:type="dxa"/>
          </w:tcPr>
          <w:p w14:paraId="3D142E1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3872B5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295617E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7CA1382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R4-2512233</w:t>
            </w:r>
          </w:p>
        </w:tc>
        <w:tc>
          <w:tcPr>
            <w:tcW w:w="1597" w:type="dxa"/>
          </w:tcPr>
          <w:p w14:paraId="4E5B626E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2DBE7A3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189C">
              <w:rPr>
                <w:rFonts w:ascii="Calibri" w:eastAsia="Calibri" w:hAnsi="Calibri"/>
                <w:sz w:val="16"/>
                <w:szCs w:val="16"/>
                <w:lang w:eastAsia="en-US"/>
              </w:rPr>
              <w:t>NR_FR1_lessthan_5MHz_BW_Ph2-Core</w:t>
            </w:r>
          </w:p>
        </w:tc>
        <w:tc>
          <w:tcPr>
            <w:tcW w:w="2323" w:type="dxa"/>
          </w:tcPr>
          <w:p w14:paraId="69520B3D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8617C1" w14:textId="77777777" w:rsidR="00DF189C" w:rsidRPr="00DF189C" w:rsidRDefault="00DF189C" w:rsidP="00DF189C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A0A064E" w14:textId="77777777" w:rsidR="0021358A" w:rsidRDefault="0021358A" w:rsidP="0021358A"/>
    <w:p w14:paraId="77ECCEC5" w14:textId="77777777" w:rsidR="003B6CAE" w:rsidRDefault="003B6CAE" w:rsidP="0021358A"/>
    <w:p w14:paraId="7DA0C2E3" w14:textId="4E7F1701" w:rsidR="0021358A" w:rsidRDefault="0021358A" w:rsidP="0021358A">
      <w:pPr>
        <w:pStyle w:val="Heading1"/>
      </w:pPr>
      <w:bookmarkStart w:id="8" w:name="_Hlk199677267"/>
      <w:r>
        <w:rPr>
          <w:noProof/>
        </w:rPr>
        <w:t xml:space="preserve">List of CRs from RAN WG4 for AI </w:t>
      </w:r>
      <w:r w:rsidR="00BF1B1E" w:rsidRPr="00BF1B1E">
        <w:rPr>
          <w:noProof/>
        </w:rPr>
        <w:t>9.</w:t>
      </w:r>
      <w:r w:rsidR="00501921">
        <w:rPr>
          <w:noProof/>
        </w:rPr>
        <w:t>6.4.7</w:t>
      </w:r>
    </w:p>
    <w:p w14:paraId="1B617587" w14:textId="0EAE0473" w:rsidR="0021358A" w:rsidRDefault="00275F6B" w:rsidP="0021358A">
      <w:pPr>
        <w:pStyle w:val="Heading2"/>
        <w:rPr>
          <w:rFonts w:cs="Arial"/>
          <w:noProof/>
        </w:rPr>
      </w:pPr>
      <w:r w:rsidRPr="00275F6B">
        <w:rPr>
          <w:noProof/>
        </w:rPr>
        <w:t>RP-25242</w:t>
      </w:r>
      <w:r>
        <w:rPr>
          <w:noProof/>
        </w:rPr>
        <w:t>2</w:t>
      </w:r>
    </w:p>
    <w:p w14:paraId="04E687A6" w14:textId="1F80B6D4" w:rsidR="0021358A" w:rsidRPr="004347C0" w:rsidRDefault="0021358A" w:rsidP="002135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01921" w:rsidRPr="00501921">
        <w:rPr>
          <w:rFonts w:ascii="Arial" w:hAnsi="Arial" w:cs="Arial"/>
          <w:b/>
          <w:bCs/>
        </w:rPr>
        <w:t>RAN4 CRs to NR_IoT_NTN_req_test_enh</w:t>
      </w:r>
    </w:p>
    <w:p w14:paraId="1AEEA959" w14:textId="07D534FD" w:rsidR="0021358A" w:rsidRDefault="0021358A" w:rsidP="0021358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="00BF1B1E" w:rsidRPr="00BF1B1E">
        <w:rPr>
          <w:rFonts w:ascii="Arial" w:hAnsi="Arial" w:cs="Arial"/>
          <w:b/>
          <w:bCs/>
        </w:rPr>
        <w:t>9.</w:t>
      </w:r>
      <w:r w:rsidR="00501921">
        <w:rPr>
          <w:rFonts w:ascii="Arial" w:hAnsi="Arial" w:cs="Arial"/>
          <w:b/>
          <w:bCs/>
        </w:rPr>
        <w:t>6.4.7</w:t>
      </w:r>
    </w:p>
    <w:p w14:paraId="50E37E18" w14:textId="77777777" w:rsidR="0021358A" w:rsidRDefault="0021358A" w:rsidP="0021358A"/>
    <w:p w14:paraId="46F2BD79" w14:textId="77777777" w:rsidR="00BF1B1E" w:rsidRDefault="00BF1B1E" w:rsidP="00BF1B1E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3E68" w:rsidRPr="00CD3E68" w14:paraId="0A7B4266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DAB33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1A90D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342B2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67575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8EBA5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8E65C2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E27D06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E315D7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C9979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C98EC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77BCD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95503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321C7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D3E68" w:rsidRPr="00CD3E68" w14:paraId="249B87DD" w14:textId="77777777" w:rsidTr="00F03D9A">
        <w:tc>
          <w:tcPr>
            <w:tcW w:w="879" w:type="dxa"/>
          </w:tcPr>
          <w:p w14:paraId="35AF00DF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36.102</w:t>
            </w:r>
          </w:p>
        </w:tc>
        <w:tc>
          <w:tcPr>
            <w:tcW w:w="637" w:type="dxa"/>
          </w:tcPr>
          <w:p w14:paraId="15C13F3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0086</w:t>
            </w:r>
          </w:p>
        </w:tc>
        <w:tc>
          <w:tcPr>
            <w:tcW w:w="517" w:type="dxa"/>
          </w:tcPr>
          <w:p w14:paraId="31A39A9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6D883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11064A7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36.102 for Iot-NTN HPUE</w:t>
            </w:r>
          </w:p>
        </w:tc>
        <w:tc>
          <w:tcPr>
            <w:tcW w:w="517" w:type="dxa"/>
          </w:tcPr>
          <w:p w14:paraId="2CF22213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01210B6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017FFD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3BEC043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R4-2510268</w:t>
            </w:r>
          </w:p>
        </w:tc>
        <w:tc>
          <w:tcPr>
            <w:tcW w:w="1597" w:type="dxa"/>
          </w:tcPr>
          <w:p w14:paraId="67E2860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vivo, Apple, CATT, China Telecom, Echostar, Ericsson, Globalstar, Hisilicon, Huawei, Inmarsat, LGE, Mediatek, Nokia, OPPO, Qualcomm, Samsung, Skyworks, Thales, viasat, Xiaomi, ZTE</w:t>
            </w:r>
          </w:p>
        </w:tc>
        <w:tc>
          <w:tcPr>
            <w:tcW w:w="1122" w:type="dxa"/>
          </w:tcPr>
          <w:p w14:paraId="783DBE5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NR_IoT_NTN_req_test_enh-Core</w:t>
            </w:r>
          </w:p>
        </w:tc>
        <w:tc>
          <w:tcPr>
            <w:tcW w:w="2323" w:type="dxa"/>
          </w:tcPr>
          <w:p w14:paraId="73BD22F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6.2A, 6.2B, 6.5A.3.3, 6.5A.3.4, 6.5B.3.3, 7.3A</w:t>
            </w:r>
          </w:p>
        </w:tc>
        <w:tc>
          <w:tcPr>
            <w:tcW w:w="998" w:type="dxa"/>
          </w:tcPr>
          <w:p w14:paraId="39F26F1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36.521-4 CR …; TS/TR ... CR ... </w:t>
            </w:r>
          </w:p>
        </w:tc>
      </w:tr>
      <w:tr w:rsidR="00CD3E68" w:rsidRPr="00CD3E68" w14:paraId="51DA6256" w14:textId="77777777" w:rsidTr="00F03D9A">
        <w:tc>
          <w:tcPr>
            <w:tcW w:w="879" w:type="dxa"/>
          </w:tcPr>
          <w:p w14:paraId="7DB7F4F6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153D6CB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0194</w:t>
            </w:r>
          </w:p>
        </w:tc>
        <w:tc>
          <w:tcPr>
            <w:tcW w:w="517" w:type="dxa"/>
          </w:tcPr>
          <w:p w14:paraId="708173B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41F4C6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A5824F9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Big CR on UE RF requirements for NTN less than 5MHz</w:t>
            </w:r>
          </w:p>
        </w:tc>
        <w:tc>
          <w:tcPr>
            <w:tcW w:w="517" w:type="dxa"/>
          </w:tcPr>
          <w:p w14:paraId="328F448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D44508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00D2E77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606D3E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R4-2509781</w:t>
            </w:r>
          </w:p>
        </w:tc>
        <w:tc>
          <w:tcPr>
            <w:tcW w:w="1597" w:type="dxa"/>
          </w:tcPr>
          <w:p w14:paraId="3EFC925F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Xiaomi</w:t>
            </w:r>
          </w:p>
        </w:tc>
        <w:tc>
          <w:tcPr>
            <w:tcW w:w="1122" w:type="dxa"/>
          </w:tcPr>
          <w:p w14:paraId="7A882E0F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NR_IoT_NTN_req_test_enh-Core</w:t>
            </w:r>
          </w:p>
        </w:tc>
        <w:tc>
          <w:tcPr>
            <w:tcW w:w="2323" w:type="dxa"/>
          </w:tcPr>
          <w:p w14:paraId="555BF6B3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14179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D3E68" w:rsidRPr="00CD3E68" w14:paraId="117BBCCC" w14:textId="77777777" w:rsidTr="00F03D9A">
        <w:tc>
          <w:tcPr>
            <w:tcW w:w="879" w:type="dxa"/>
          </w:tcPr>
          <w:p w14:paraId="41FB4C97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60B6246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0208</w:t>
            </w:r>
          </w:p>
        </w:tc>
        <w:tc>
          <w:tcPr>
            <w:tcW w:w="517" w:type="dxa"/>
          </w:tcPr>
          <w:p w14:paraId="469F84A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B17A9F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3BA122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Formal BigCR to TS 38.101-5 for NR-NTN HPUE</w:t>
            </w:r>
          </w:p>
        </w:tc>
        <w:tc>
          <w:tcPr>
            <w:tcW w:w="517" w:type="dxa"/>
          </w:tcPr>
          <w:p w14:paraId="7458689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EB2638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1CA1A5F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067A4F5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R4-2510858</w:t>
            </w:r>
          </w:p>
        </w:tc>
        <w:tc>
          <w:tcPr>
            <w:tcW w:w="1597" w:type="dxa"/>
          </w:tcPr>
          <w:p w14:paraId="23300A65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Samsung, Apple, CATT, China Telecom, CSCN, Echostar, Ericsson, Globalstar, Hisilicon, Huawei, Inmarsat, LG Electronics, MediaTek Inc., Nokia, OPPO, Qualcomm Incorporated, Skyworks Solutions Inc., THALES, ViaSat, vivo, Xiaomi, ZTE Corporation</w:t>
            </w:r>
          </w:p>
        </w:tc>
        <w:tc>
          <w:tcPr>
            <w:tcW w:w="1122" w:type="dxa"/>
          </w:tcPr>
          <w:p w14:paraId="050B91C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</w:t>
            </w:r>
          </w:p>
        </w:tc>
        <w:tc>
          <w:tcPr>
            <w:tcW w:w="2323" w:type="dxa"/>
          </w:tcPr>
          <w:p w14:paraId="27E4FD7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DC036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D3E68" w:rsidRPr="00CD3E68" w14:paraId="2C8A5F87" w14:textId="77777777" w:rsidTr="00F03D9A">
        <w:tc>
          <w:tcPr>
            <w:tcW w:w="879" w:type="dxa"/>
          </w:tcPr>
          <w:p w14:paraId="530695E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38.108</w:t>
            </w:r>
          </w:p>
        </w:tc>
        <w:tc>
          <w:tcPr>
            <w:tcW w:w="637" w:type="dxa"/>
          </w:tcPr>
          <w:p w14:paraId="3EB2B1A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0128</w:t>
            </w:r>
          </w:p>
        </w:tc>
        <w:tc>
          <w:tcPr>
            <w:tcW w:w="517" w:type="dxa"/>
          </w:tcPr>
          <w:p w14:paraId="6856974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F76F4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B754F9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CR to TS38.108 Introduce the reserved GSCN / ARFCN-ValueNR and NR operating band for NTN less than 5MHz</w:t>
            </w:r>
          </w:p>
        </w:tc>
        <w:tc>
          <w:tcPr>
            <w:tcW w:w="517" w:type="dxa"/>
          </w:tcPr>
          <w:p w14:paraId="7E7A0D7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62A8D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2F4965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C37D3E7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R4-2512534</w:t>
            </w:r>
          </w:p>
        </w:tc>
        <w:tc>
          <w:tcPr>
            <w:tcW w:w="1597" w:type="dxa"/>
          </w:tcPr>
          <w:p w14:paraId="04C9386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Sanechips, Ericsson</w:t>
            </w:r>
          </w:p>
        </w:tc>
        <w:tc>
          <w:tcPr>
            <w:tcW w:w="1122" w:type="dxa"/>
          </w:tcPr>
          <w:p w14:paraId="3684F4E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NR_IoT_NTN_req_test_enh-Core</w:t>
            </w:r>
          </w:p>
        </w:tc>
        <w:tc>
          <w:tcPr>
            <w:tcW w:w="2323" w:type="dxa"/>
          </w:tcPr>
          <w:p w14:paraId="25B4DC1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5.2, 5.4.3</w:t>
            </w:r>
          </w:p>
        </w:tc>
        <w:tc>
          <w:tcPr>
            <w:tcW w:w="998" w:type="dxa"/>
          </w:tcPr>
          <w:p w14:paraId="266C872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D3E68" w:rsidRPr="00CD3E68" w14:paraId="601F33DC" w14:textId="77777777" w:rsidTr="00F03D9A">
        <w:tc>
          <w:tcPr>
            <w:tcW w:w="879" w:type="dxa"/>
          </w:tcPr>
          <w:p w14:paraId="537F8EE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F999A4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5797</w:t>
            </w:r>
          </w:p>
        </w:tc>
        <w:tc>
          <w:tcPr>
            <w:tcW w:w="517" w:type="dxa"/>
          </w:tcPr>
          <w:p w14:paraId="22C1047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D42AA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37647E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Big CR on RRM requirements for NTN less than 5MHz in Rel-19</w:t>
            </w:r>
          </w:p>
        </w:tc>
        <w:tc>
          <w:tcPr>
            <w:tcW w:w="517" w:type="dxa"/>
          </w:tcPr>
          <w:p w14:paraId="0BB22C76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D606AC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6ED522D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7641D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R4-2509794</w:t>
            </w:r>
          </w:p>
        </w:tc>
        <w:tc>
          <w:tcPr>
            <w:tcW w:w="1597" w:type="dxa"/>
          </w:tcPr>
          <w:p w14:paraId="28C7D4F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Xiaomi, Samsung</w:t>
            </w:r>
          </w:p>
        </w:tc>
        <w:tc>
          <w:tcPr>
            <w:tcW w:w="1122" w:type="dxa"/>
          </w:tcPr>
          <w:p w14:paraId="154263C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NR_IoT_NTN_req_test_enh-Core</w:t>
            </w:r>
          </w:p>
        </w:tc>
        <w:tc>
          <w:tcPr>
            <w:tcW w:w="2323" w:type="dxa"/>
          </w:tcPr>
          <w:p w14:paraId="2EFB4EF2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6.1C.1, 6.1C.2, 6.1C.3, 8.1C.2,8.5C.1, 8.5C.29.2C.5, 9.2C.6, 9.3C</w:t>
            </w:r>
          </w:p>
        </w:tc>
        <w:tc>
          <w:tcPr>
            <w:tcW w:w="998" w:type="dxa"/>
          </w:tcPr>
          <w:p w14:paraId="7A10587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 38.533; TS/TR ... CR ... </w:t>
            </w:r>
          </w:p>
        </w:tc>
      </w:tr>
      <w:tr w:rsidR="00CD3E68" w:rsidRPr="00CD3E68" w14:paraId="383A317B" w14:textId="77777777" w:rsidTr="00F03D9A">
        <w:tc>
          <w:tcPr>
            <w:tcW w:w="879" w:type="dxa"/>
          </w:tcPr>
          <w:p w14:paraId="28155C5C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38.741</w:t>
            </w:r>
          </w:p>
        </w:tc>
        <w:tc>
          <w:tcPr>
            <w:tcW w:w="637" w:type="dxa"/>
          </w:tcPr>
          <w:p w14:paraId="5684FC4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0010</w:t>
            </w:r>
          </w:p>
        </w:tc>
        <w:tc>
          <w:tcPr>
            <w:tcW w:w="517" w:type="dxa"/>
          </w:tcPr>
          <w:p w14:paraId="46D00FB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36F8592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0809C9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the 3MHz channel to TR 38.741</w:t>
            </w:r>
          </w:p>
        </w:tc>
        <w:tc>
          <w:tcPr>
            <w:tcW w:w="517" w:type="dxa"/>
          </w:tcPr>
          <w:p w14:paraId="1104E10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33A2AD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18.5.0</w:t>
            </w:r>
          </w:p>
        </w:tc>
        <w:tc>
          <w:tcPr>
            <w:tcW w:w="758" w:type="dxa"/>
          </w:tcPr>
          <w:p w14:paraId="698ACE73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D1F0925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R4-2512900</w:t>
            </w:r>
          </w:p>
        </w:tc>
        <w:tc>
          <w:tcPr>
            <w:tcW w:w="1597" w:type="dxa"/>
          </w:tcPr>
          <w:p w14:paraId="7AAE821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Apple, Globalstar, Huawei, Nokia</w:t>
            </w:r>
          </w:p>
        </w:tc>
        <w:tc>
          <w:tcPr>
            <w:tcW w:w="1122" w:type="dxa"/>
          </w:tcPr>
          <w:p w14:paraId="13C2A326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NR_IoT_NTN_req_test_enh-Core</w:t>
            </w:r>
          </w:p>
        </w:tc>
        <w:tc>
          <w:tcPr>
            <w:tcW w:w="2323" w:type="dxa"/>
          </w:tcPr>
          <w:p w14:paraId="2CF9B229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34A212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D3E68" w:rsidRPr="00CD3E68" w14:paraId="7EF91C1B" w14:textId="77777777" w:rsidTr="00F03D9A">
        <w:tc>
          <w:tcPr>
            <w:tcW w:w="879" w:type="dxa"/>
          </w:tcPr>
          <w:p w14:paraId="2B89043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38.741</w:t>
            </w:r>
          </w:p>
        </w:tc>
        <w:tc>
          <w:tcPr>
            <w:tcW w:w="637" w:type="dxa"/>
          </w:tcPr>
          <w:p w14:paraId="42739C3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0011</w:t>
            </w:r>
          </w:p>
        </w:tc>
        <w:tc>
          <w:tcPr>
            <w:tcW w:w="517" w:type="dxa"/>
          </w:tcPr>
          <w:p w14:paraId="683D4CA3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B1F4D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009A31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NTN HPUE to TR 38.741</w:t>
            </w:r>
          </w:p>
        </w:tc>
        <w:tc>
          <w:tcPr>
            <w:tcW w:w="517" w:type="dxa"/>
          </w:tcPr>
          <w:p w14:paraId="1CC330F5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739DAEF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18.5.0</w:t>
            </w:r>
          </w:p>
        </w:tc>
        <w:tc>
          <w:tcPr>
            <w:tcW w:w="758" w:type="dxa"/>
          </w:tcPr>
          <w:p w14:paraId="5190B19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6F961C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R4-2511867</w:t>
            </w:r>
          </w:p>
        </w:tc>
        <w:tc>
          <w:tcPr>
            <w:tcW w:w="1597" w:type="dxa"/>
          </w:tcPr>
          <w:p w14:paraId="18297939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Apple, Globalstar</w:t>
            </w:r>
          </w:p>
        </w:tc>
        <w:tc>
          <w:tcPr>
            <w:tcW w:w="1122" w:type="dxa"/>
          </w:tcPr>
          <w:p w14:paraId="0A1C3655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NR_IoT_NTN_req_test_enh-Core</w:t>
            </w:r>
          </w:p>
        </w:tc>
        <w:tc>
          <w:tcPr>
            <w:tcW w:w="2323" w:type="dxa"/>
          </w:tcPr>
          <w:p w14:paraId="775D1E5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60CF2F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D3E68" w:rsidRPr="00CD3E68" w14:paraId="1F921479" w14:textId="77777777" w:rsidTr="00F03D9A">
        <w:tc>
          <w:tcPr>
            <w:tcW w:w="879" w:type="dxa"/>
          </w:tcPr>
          <w:p w14:paraId="35B8367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770D3FA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0029</w:t>
            </w:r>
          </w:p>
        </w:tc>
        <w:tc>
          <w:tcPr>
            <w:tcW w:w="517" w:type="dxa"/>
          </w:tcPr>
          <w:p w14:paraId="524ECE4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4BEB55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F8FF38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CR to TR 38.863 on SAN RF requirements for less than 5MHz</w:t>
            </w:r>
          </w:p>
        </w:tc>
        <w:tc>
          <w:tcPr>
            <w:tcW w:w="517" w:type="dxa"/>
          </w:tcPr>
          <w:p w14:paraId="307F094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493538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19.0.1</w:t>
            </w:r>
          </w:p>
        </w:tc>
        <w:tc>
          <w:tcPr>
            <w:tcW w:w="758" w:type="dxa"/>
          </w:tcPr>
          <w:p w14:paraId="72F7B250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3808C3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R4-2509189</w:t>
            </w:r>
          </w:p>
        </w:tc>
        <w:tc>
          <w:tcPr>
            <w:tcW w:w="1597" w:type="dxa"/>
          </w:tcPr>
          <w:p w14:paraId="158FFC37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4FCB827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NR_IoT_NTN_req_test_enh-Core</w:t>
            </w:r>
          </w:p>
        </w:tc>
        <w:tc>
          <w:tcPr>
            <w:tcW w:w="2323" w:type="dxa"/>
          </w:tcPr>
          <w:p w14:paraId="4D595A83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New clause under 7.3.4</w:t>
            </w:r>
          </w:p>
        </w:tc>
        <w:tc>
          <w:tcPr>
            <w:tcW w:w="998" w:type="dxa"/>
          </w:tcPr>
          <w:p w14:paraId="77F22569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CD3E68" w:rsidRPr="00CD3E68" w14:paraId="649F4AF5" w14:textId="77777777" w:rsidTr="00F03D9A">
        <w:tc>
          <w:tcPr>
            <w:tcW w:w="879" w:type="dxa"/>
          </w:tcPr>
          <w:p w14:paraId="42282C0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1A2D68ED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0036</w:t>
            </w:r>
          </w:p>
        </w:tc>
        <w:tc>
          <w:tcPr>
            <w:tcW w:w="517" w:type="dxa"/>
          </w:tcPr>
          <w:p w14:paraId="5B1F0CE9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3F250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E7D5ED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the 3MHz channel to TR 38.863</w:t>
            </w:r>
          </w:p>
        </w:tc>
        <w:tc>
          <w:tcPr>
            <w:tcW w:w="517" w:type="dxa"/>
          </w:tcPr>
          <w:p w14:paraId="2AABD59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D2CDA8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19.0.1</w:t>
            </w:r>
          </w:p>
        </w:tc>
        <w:tc>
          <w:tcPr>
            <w:tcW w:w="758" w:type="dxa"/>
          </w:tcPr>
          <w:p w14:paraId="5CC8C92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DDADCE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R4-2512532</w:t>
            </w:r>
          </w:p>
        </w:tc>
        <w:tc>
          <w:tcPr>
            <w:tcW w:w="1597" w:type="dxa"/>
          </w:tcPr>
          <w:p w14:paraId="70585E2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Apple, Thales, Echostar, Aalyria Technologies</w:t>
            </w:r>
          </w:p>
        </w:tc>
        <w:tc>
          <w:tcPr>
            <w:tcW w:w="1122" w:type="dxa"/>
          </w:tcPr>
          <w:p w14:paraId="0921FEA1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NR_IoT_NTN_req_test_enh-Core</w:t>
            </w:r>
          </w:p>
        </w:tc>
        <w:tc>
          <w:tcPr>
            <w:tcW w:w="2323" w:type="dxa"/>
          </w:tcPr>
          <w:p w14:paraId="783219F6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1AEA67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D3E68" w:rsidRPr="00CD3E68" w14:paraId="3FB53282" w14:textId="77777777" w:rsidTr="00F03D9A">
        <w:tc>
          <w:tcPr>
            <w:tcW w:w="879" w:type="dxa"/>
          </w:tcPr>
          <w:p w14:paraId="4E0B752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289AB622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0037</w:t>
            </w:r>
          </w:p>
        </w:tc>
        <w:tc>
          <w:tcPr>
            <w:tcW w:w="517" w:type="dxa"/>
          </w:tcPr>
          <w:p w14:paraId="524A031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64F01A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75C0D7B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Formal BigCR to TR 38.863 for NTN HPUE</w:t>
            </w:r>
          </w:p>
        </w:tc>
        <w:tc>
          <w:tcPr>
            <w:tcW w:w="517" w:type="dxa"/>
          </w:tcPr>
          <w:p w14:paraId="317E0139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A01C3DE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19.0.1</w:t>
            </w:r>
          </w:p>
        </w:tc>
        <w:tc>
          <w:tcPr>
            <w:tcW w:w="758" w:type="dxa"/>
          </w:tcPr>
          <w:p w14:paraId="40C40586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B14B26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>R4-2510859</w:t>
            </w:r>
          </w:p>
        </w:tc>
        <w:tc>
          <w:tcPr>
            <w:tcW w:w="1597" w:type="dxa"/>
          </w:tcPr>
          <w:p w14:paraId="240D199F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Samsung, Apple, CATT, China Telecom, CSCN, Echostar, Ericsson, Globalstar, Hisilicon, Huawei, Inmarsat, LG Electronics, MediaTek Inc., Nokia, OPPO, Qualcomm Incorporated, </w:t>
            </w: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Skyworks Solutions Inc., THALES, ViaSat, vivo, Xiaomi, ZTE Corporation</w:t>
            </w:r>
          </w:p>
        </w:tc>
        <w:tc>
          <w:tcPr>
            <w:tcW w:w="1122" w:type="dxa"/>
          </w:tcPr>
          <w:p w14:paraId="259CBA6F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D3E68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NR_IoT_NTN_req_test_enh</w:t>
            </w:r>
          </w:p>
        </w:tc>
        <w:tc>
          <w:tcPr>
            <w:tcW w:w="2323" w:type="dxa"/>
          </w:tcPr>
          <w:p w14:paraId="08A90DB8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7FF3B4" w14:textId="77777777" w:rsidR="00CD3E68" w:rsidRPr="00CD3E68" w:rsidRDefault="00CD3E68" w:rsidP="00CD3E6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E7404C8" w14:textId="77777777" w:rsidR="00BF1B1E" w:rsidRDefault="00BF1B1E" w:rsidP="00BF1B1E"/>
    <w:p w14:paraId="0BDE6E6B" w14:textId="680F24B6" w:rsidR="0043233A" w:rsidRDefault="0043233A" w:rsidP="0043233A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6312EA">
        <w:rPr>
          <w:noProof/>
        </w:rPr>
        <w:t>6.4.9</w:t>
      </w:r>
    </w:p>
    <w:p w14:paraId="6F3EAA2D" w14:textId="0EC91910" w:rsidR="0043233A" w:rsidRDefault="00275F6B" w:rsidP="0043233A">
      <w:pPr>
        <w:pStyle w:val="Heading2"/>
        <w:rPr>
          <w:rFonts w:cs="Arial"/>
          <w:noProof/>
        </w:rPr>
      </w:pPr>
      <w:r w:rsidRPr="00275F6B">
        <w:rPr>
          <w:noProof/>
        </w:rPr>
        <w:t>RP-25242</w:t>
      </w:r>
      <w:r>
        <w:rPr>
          <w:noProof/>
        </w:rPr>
        <w:t>3</w:t>
      </w:r>
    </w:p>
    <w:p w14:paraId="5213801A" w14:textId="52756739" w:rsidR="0043233A" w:rsidRPr="004347C0" w:rsidRDefault="0043233A" w:rsidP="004323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312EA" w:rsidRPr="006312EA">
        <w:rPr>
          <w:rFonts w:ascii="Arial" w:hAnsi="Arial" w:cs="Arial"/>
          <w:b/>
          <w:bCs/>
        </w:rPr>
        <w:t>RAN4 CRs to NR_LBCA_Sw</w:t>
      </w:r>
    </w:p>
    <w:p w14:paraId="512633BF" w14:textId="136DA295" w:rsidR="0043233A" w:rsidRDefault="0043233A" w:rsidP="0043233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6312EA">
        <w:rPr>
          <w:rFonts w:ascii="Arial" w:hAnsi="Arial" w:cs="Arial"/>
          <w:b/>
          <w:bCs/>
        </w:rPr>
        <w:t>6.4.9</w:t>
      </w:r>
    </w:p>
    <w:p w14:paraId="419BF91C" w14:textId="77777777" w:rsidR="0043233A" w:rsidRDefault="0043233A" w:rsidP="0043233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C47CE" w:rsidRPr="002C47CE" w14:paraId="3F038DA5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32A3BF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C097A6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869D2A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481047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A53A3A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B79305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8FF964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5F2B3F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0AF962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0E1B37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36D510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98969C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D6C9AC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C47CE" w:rsidRPr="002C47CE" w14:paraId="51EFDC94" w14:textId="77777777" w:rsidTr="00F03D9A">
        <w:tc>
          <w:tcPr>
            <w:tcW w:w="879" w:type="dxa"/>
          </w:tcPr>
          <w:p w14:paraId="065DDBB2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59C1EC97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2898</w:t>
            </w:r>
          </w:p>
        </w:tc>
        <w:tc>
          <w:tcPr>
            <w:tcW w:w="517" w:type="dxa"/>
          </w:tcPr>
          <w:p w14:paraId="7F9E4E25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7728D3DB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454607B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(NR_LBCA_Sw-Core) Introducing low NR band aggregation via switching to TS38.101-1</w:t>
            </w:r>
          </w:p>
        </w:tc>
        <w:tc>
          <w:tcPr>
            <w:tcW w:w="517" w:type="dxa"/>
          </w:tcPr>
          <w:p w14:paraId="64064C7C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0B13059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0898B77A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5C3816F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R4-2511894</w:t>
            </w:r>
          </w:p>
        </w:tc>
        <w:tc>
          <w:tcPr>
            <w:tcW w:w="1597" w:type="dxa"/>
          </w:tcPr>
          <w:p w14:paraId="18496F6B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Apple, TELUS, AT&amp;T, CATT, Samsung, Xiaomi, Murata, Huawei, MediaTek</w:t>
            </w:r>
          </w:p>
        </w:tc>
        <w:tc>
          <w:tcPr>
            <w:tcW w:w="1122" w:type="dxa"/>
          </w:tcPr>
          <w:p w14:paraId="54442B85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NR_LBCA_Sw-Core</w:t>
            </w:r>
          </w:p>
        </w:tc>
        <w:tc>
          <w:tcPr>
            <w:tcW w:w="2323" w:type="dxa"/>
          </w:tcPr>
          <w:p w14:paraId="56466A60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5.2A.2, 5.2A.2.1, 5.5A.3.0, 5.5A.3.1, 6.2A.4.2.3, 6.3A.3.3.1, 6.3A.3.3.7(new), 7.3A.3.2.1, 7.3A.6</w:t>
            </w:r>
          </w:p>
        </w:tc>
        <w:tc>
          <w:tcPr>
            <w:tcW w:w="998" w:type="dxa"/>
          </w:tcPr>
          <w:p w14:paraId="666BD5A4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TS38.521-1;  </w:t>
            </w:r>
          </w:p>
        </w:tc>
      </w:tr>
      <w:tr w:rsidR="002C47CE" w:rsidRPr="002C47CE" w14:paraId="225D7D84" w14:textId="77777777" w:rsidTr="00F03D9A">
        <w:tc>
          <w:tcPr>
            <w:tcW w:w="879" w:type="dxa"/>
          </w:tcPr>
          <w:p w14:paraId="79EDF819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3953CB39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5760</w:t>
            </w:r>
          </w:p>
        </w:tc>
        <w:tc>
          <w:tcPr>
            <w:tcW w:w="517" w:type="dxa"/>
          </w:tcPr>
          <w:p w14:paraId="5EA81229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CDA188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BBADB2A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R19 NR_LBCA_Sw RRM</w:t>
            </w:r>
          </w:p>
        </w:tc>
        <w:tc>
          <w:tcPr>
            <w:tcW w:w="517" w:type="dxa"/>
          </w:tcPr>
          <w:p w14:paraId="6A769E5E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3A65A42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FE17535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75A6D4A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R4-2509499</w:t>
            </w:r>
          </w:p>
        </w:tc>
        <w:tc>
          <w:tcPr>
            <w:tcW w:w="1597" w:type="dxa"/>
          </w:tcPr>
          <w:p w14:paraId="331F6D40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57AF0106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NR_LBCA_Sw-Core</w:t>
            </w:r>
          </w:p>
        </w:tc>
        <w:tc>
          <w:tcPr>
            <w:tcW w:w="2323" w:type="dxa"/>
          </w:tcPr>
          <w:p w14:paraId="6FC715AC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8.1.2.2, 8.1.3.2, 8.2.2.2.3, 8.3.2, 8.3.3, 8.3.4, 8.5.2, 8.5.3, 8.5.5, 8.5.6, 8.10.3, 8.10.5, 8.14.3, 8.15.3, 9.2.5, 9.5, 9.8</w:t>
            </w:r>
          </w:p>
        </w:tc>
        <w:tc>
          <w:tcPr>
            <w:tcW w:w="998" w:type="dxa"/>
          </w:tcPr>
          <w:p w14:paraId="4397672A" w14:textId="77777777" w:rsidR="002C47CE" w:rsidRPr="002C47CE" w:rsidRDefault="002C47CE" w:rsidP="002C47C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2C47CE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66A040CC" w14:textId="77777777" w:rsidR="0043233A" w:rsidRDefault="0043233A" w:rsidP="0043233A"/>
    <w:p w14:paraId="2CE2C979" w14:textId="77777777" w:rsidR="0043233A" w:rsidRDefault="0043233A" w:rsidP="0043233A"/>
    <w:p w14:paraId="1357E7FF" w14:textId="14EAD396" w:rsidR="0043233A" w:rsidRDefault="0043233A" w:rsidP="0043233A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9B5A77">
        <w:rPr>
          <w:noProof/>
        </w:rPr>
        <w:t>6.1.4</w:t>
      </w:r>
    </w:p>
    <w:p w14:paraId="2E6BEE97" w14:textId="18883676" w:rsidR="0043233A" w:rsidRDefault="00275F6B" w:rsidP="0043233A">
      <w:pPr>
        <w:pStyle w:val="Heading2"/>
        <w:rPr>
          <w:rFonts w:cs="Arial"/>
          <w:noProof/>
        </w:rPr>
      </w:pPr>
      <w:r w:rsidRPr="00275F6B">
        <w:rPr>
          <w:noProof/>
        </w:rPr>
        <w:t>RP-25242</w:t>
      </w:r>
      <w:r>
        <w:rPr>
          <w:noProof/>
        </w:rPr>
        <w:t>4</w:t>
      </w:r>
    </w:p>
    <w:p w14:paraId="7DACDF3C" w14:textId="71786E8B" w:rsidR="0043233A" w:rsidRPr="004347C0" w:rsidRDefault="0043233A" w:rsidP="004323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B5A77" w:rsidRPr="009B5A77">
        <w:rPr>
          <w:rFonts w:ascii="Arial" w:hAnsi="Arial" w:cs="Arial"/>
          <w:b/>
          <w:bCs/>
        </w:rPr>
        <w:t>RAN4 CRs to NR_LPWUS</w:t>
      </w:r>
    </w:p>
    <w:p w14:paraId="6BFCEC77" w14:textId="4319CD2E" w:rsidR="0043233A" w:rsidRDefault="0043233A" w:rsidP="0043233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9B5A77">
        <w:rPr>
          <w:rFonts w:ascii="Arial" w:hAnsi="Arial" w:cs="Arial"/>
          <w:b/>
          <w:bCs/>
        </w:rPr>
        <w:t>6.1.4</w:t>
      </w:r>
    </w:p>
    <w:p w14:paraId="6108922E" w14:textId="77777777" w:rsidR="0043233A" w:rsidRDefault="0043233A" w:rsidP="0043233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278FF" w:rsidRPr="008278FF" w14:paraId="3BB261E8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BA300A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D1AD01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E6A9C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0BE36D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20A5E9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89C944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FB0594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11CA5F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8D5C8E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247659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FDD0819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8CAA21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67A859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278FF" w:rsidRPr="008278FF" w14:paraId="1B085659" w14:textId="77777777" w:rsidTr="00F03D9A">
        <w:tc>
          <w:tcPr>
            <w:tcW w:w="879" w:type="dxa"/>
          </w:tcPr>
          <w:p w14:paraId="4562D99F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C438884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2958</w:t>
            </w:r>
          </w:p>
        </w:tc>
        <w:tc>
          <w:tcPr>
            <w:tcW w:w="517" w:type="dxa"/>
          </w:tcPr>
          <w:p w14:paraId="45D9356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E2773A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304B87F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LP-WUS UE RF requirements in Rel-19</w:t>
            </w:r>
          </w:p>
        </w:tc>
        <w:tc>
          <w:tcPr>
            <w:tcW w:w="517" w:type="dxa"/>
          </w:tcPr>
          <w:p w14:paraId="4726C477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54BEB63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3C920CDB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A0409DF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R4-2511852</w:t>
            </w:r>
          </w:p>
        </w:tc>
        <w:tc>
          <w:tcPr>
            <w:tcW w:w="1597" w:type="dxa"/>
          </w:tcPr>
          <w:p w14:paraId="17FB817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vivo, Huawei, HiSilicon, Qualcomm, Ericsson, Nokia, Murata, CATT, ZTE Corporation, Sanechip, Sony, CMCC, Samsung, LG Electronics, OPPO, Apple</w:t>
            </w:r>
          </w:p>
        </w:tc>
        <w:tc>
          <w:tcPr>
            <w:tcW w:w="1122" w:type="dxa"/>
          </w:tcPr>
          <w:p w14:paraId="26A2505B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NR_LPWUS-Core</w:t>
            </w:r>
          </w:p>
        </w:tc>
        <w:tc>
          <w:tcPr>
            <w:tcW w:w="2323" w:type="dxa"/>
          </w:tcPr>
          <w:p w14:paraId="3BF16749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14262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278FF" w:rsidRPr="008278FF" w14:paraId="44F48F48" w14:textId="77777777" w:rsidTr="00F03D9A">
        <w:tc>
          <w:tcPr>
            <w:tcW w:w="879" w:type="dxa"/>
          </w:tcPr>
          <w:p w14:paraId="29E5664E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637" w:type="dxa"/>
          </w:tcPr>
          <w:p w14:paraId="60928D3C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0736</w:t>
            </w:r>
          </w:p>
        </w:tc>
        <w:tc>
          <w:tcPr>
            <w:tcW w:w="517" w:type="dxa"/>
          </w:tcPr>
          <w:p w14:paraId="71411AE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B1DD2B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77E9EF3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Big CR to 38.104 on LPWUS</w:t>
            </w:r>
          </w:p>
        </w:tc>
        <w:tc>
          <w:tcPr>
            <w:tcW w:w="517" w:type="dxa"/>
          </w:tcPr>
          <w:p w14:paraId="7FA4B26E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C5E243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2A02E5D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61FA4A5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R4-2512699</w:t>
            </w:r>
          </w:p>
        </w:tc>
        <w:tc>
          <w:tcPr>
            <w:tcW w:w="1597" w:type="dxa"/>
          </w:tcPr>
          <w:p w14:paraId="06FBEEFD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vivo, Nokia, ZTE, CATT, Qualcomm, Ericsson, CMCC</w:t>
            </w:r>
          </w:p>
        </w:tc>
        <w:tc>
          <w:tcPr>
            <w:tcW w:w="1122" w:type="dxa"/>
          </w:tcPr>
          <w:p w14:paraId="0A0C175C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NR_LPWUS-Core</w:t>
            </w:r>
          </w:p>
        </w:tc>
        <w:tc>
          <w:tcPr>
            <w:tcW w:w="2323" w:type="dxa"/>
          </w:tcPr>
          <w:p w14:paraId="0CE8E7C9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10C8CF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278FF" w:rsidRPr="008278FF" w14:paraId="778EAA09" w14:textId="77777777" w:rsidTr="00F03D9A">
        <w:tc>
          <w:tcPr>
            <w:tcW w:w="879" w:type="dxa"/>
          </w:tcPr>
          <w:p w14:paraId="75298E13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63C75B3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6020</w:t>
            </w:r>
          </w:p>
        </w:tc>
        <w:tc>
          <w:tcPr>
            <w:tcW w:w="517" w:type="dxa"/>
          </w:tcPr>
          <w:p w14:paraId="687C252C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AAFE52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3EB7ADD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Big CR on RRM requirements for LP-WUS/WUR</w:t>
            </w:r>
          </w:p>
        </w:tc>
        <w:tc>
          <w:tcPr>
            <w:tcW w:w="517" w:type="dxa"/>
          </w:tcPr>
          <w:p w14:paraId="1BD5397E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E0B5C01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4D58C45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F73213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R4-2512354</w:t>
            </w:r>
          </w:p>
        </w:tc>
        <w:tc>
          <w:tcPr>
            <w:tcW w:w="1597" w:type="dxa"/>
          </w:tcPr>
          <w:p w14:paraId="3ECDEF0E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vivo</w:t>
            </w:r>
          </w:p>
        </w:tc>
        <w:tc>
          <w:tcPr>
            <w:tcW w:w="1122" w:type="dxa"/>
          </w:tcPr>
          <w:p w14:paraId="7D58CF23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NR_LPWUS-Core</w:t>
            </w:r>
          </w:p>
        </w:tc>
        <w:tc>
          <w:tcPr>
            <w:tcW w:w="2323" w:type="dxa"/>
          </w:tcPr>
          <w:p w14:paraId="530F76DD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4FCD9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278FF" w:rsidRPr="008278FF" w14:paraId="3D6FD68A" w14:textId="77777777" w:rsidTr="00F03D9A">
        <w:tc>
          <w:tcPr>
            <w:tcW w:w="879" w:type="dxa"/>
          </w:tcPr>
          <w:p w14:paraId="371E2477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38.141-1</w:t>
            </w:r>
          </w:p>
        </w:tc>
        <w:tc>
          <w:tcPr>
            <w:tcW w:w="637" w:type="dxa"/>
          </w:tcPr>
          <w:p w14:paraId="1A69B330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0509</w:t>
            </w:r>
          </w:p>
        </w:tc>
        <w:tc>
          <w:tcPr>
            <w:tcW w:w="517" w:type="dxa"/>
          </w:tcPr>
          <w:p w14:paraId="640BF6A0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014F30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F47AFF7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BigCR to TS 38.141-1 on support for LP-WUS</w:t>
            </w:r>
          </w:p>
        </w:tc>
        <w:tc>
          <w:tcPr>
            <w:tcW w:w="517" w:type="dxa"/>
          </w:tcPr>
          <w:p w14:paraId="5C36742A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0135C81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1D09441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69D4882F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R4-2512596</w:t>
            </w:r>
          </w:p>
        </w:tc>
        <w:tc>
          <w:tcPr>
            <w:tcW w:w="1597" w:type="dxa"/>
          </w:tcPr>
          <w:p w14:paraId="1979559C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CATT, ZTE</w:t>
            </w:r>
          </w:p>
        </w:tc>
        <w:tc>
          <w:tcPr>
            <w:tcW w:w="1122" w:type="dxa"/>
          </w:tcPr>
          <w:p w14:paraId="5ED5EFAD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NR_LPWUS-Core</w:t>
            </w:r>
          </w:p>
        </w:tc>
        <w:tc>
          <w:tcPr>
            <w:tcW w:w="2323" w:type="dxa"/>
          </w:tcPr>
          <w:p w14:paraId="5058ADEB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3.3, 4.6, 6.6.3.1, 6.6.4.1, 6.6.5.1, 6.7.5.1.1</w:t>
            </w:r>
          </w:p>
        </w:tc>
        <w:tc>
          <w:tcPr>
            <w:tcW w:w="998" w:type="dxa"/>
          </w:tcPr>
          <w:p w14:paraId="7514E3B0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8278FF" w:rsidRPr="008278FF" w14:paraId="7C5DE6AD" w14:textId="77777777" w:rsidTr="00F03D9A">
        <w:tc>
          <w:tcPr>
            <w:tcW w:w="879" w:type="dxa"/>
          </w:tcPr>
          <w:p w14:paraId="068652DD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38.141-2</w:t>
            </w:r>
          </w:p>
        </w:tc>
        <w:tc>
          <w:tcPr>
            <w:tcW w:w="637" w:type="dxa"/>
          </w:tcPr>
          <w:p w14:paraId="6A259CE2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0657</w:t>
            </w:r>
          </w:p>
        </w:tc>
        <w:tc>
          <w:tcPr>
            <w:tcW w:w="517" w:type="dxa"/>
          </w:tcPr>
          <w:p w14:paraId="40007792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F80456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1CB5174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BigCR to TS 38.141-2 on support for LP-WUS</w:t>
            </w:r>
          </w:p>
        </w:tc>
        <w:tc>
          <w:tcPr>
            <w:tcW w:w="517" w:type="dxa"/>
          </w:tcPr>
          <w:p w14:paraId="70008C81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01B2800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0CDA7194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343EB9F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R4-2512597</w:t>
            </w:r>
          </w:p>
        </w:tc>
        <w:tc>
          <w:tcPr>
            <w:tcW w:w="1597" w:type="dxa"/>
          </w:tcPr>
          <w:p w14:paraId="4FB2F6B9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CATT, ZTE</w:t>
            </w:r>
          </w:p>
        </w:tc>
        <w:tc>
          <w:tcPr>
            <w:tcW w:w="1122" w:type="dxa"/>
          </w:tcPr>
          <w:p w14:paraId="1FAFE762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NR_LPWUS-Core</w:t>
            </w:r>
          </w:p>
        </w:tc>
        <w:tc>
          <w:tcPr>
            <w:tcW w:w="2323" w:type="dxa"/>
          </w:tcPr>
          <w:p w14:paraId="3A4C5BB7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3.3, 4.6, 6.7.3.1, 6.7.4.1, 6.7.5.1, 6.8.5.1</w:t>
            </w:r>
          </w:p>
        </w:tc>
        <w:tc>
          <w:tcPr>
            <w:tcW w:w="998" w:type="dxa"/>
          </w:tcPr>
          <w:p w14:paraId="1E674F67" w14:textId="77777777" w:rsidR="008278FF" w:rsidRPr="008278FF" w:rsidRDefault="008278FF" w:rsidP="008278F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8278FF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20DCDFC8" w14:textId="77777777" w:rsidR="0043233A" w:rsidRDefault="0043233A" w:rsidP="0043233A"/>
    <w:p w14:paraId="0EB556B1" w14:textId="77777777" w:rsidR="0043233A" w:rsidRDefault="0043233A" w:rsidP="0043233A"/>
    <w:p w14:paraId="5DCB6D36" w14:textId="04F22E92" w:rsidR="0043233A" w:rsidRDefault="0043233A" w:rsidP="0043233A">
      <w:pPr>
        <w:pStyle w:val="Heading1"/>
      </w:pPr>
      <w:r>
        <w:rPr>
          <w:noProof/>
        </w:rPr>
        <w:lastRenderedPageBreak/>
        <w:t xml:space="preserve">List of CRs from RAN WG4 for AI </w:t>
      </w:r>
      <w:r w:rsidRPr="00BF1B1E">
        <w:rPr>
          <w:noProof/>
        </w:rPr>
        <w:t>9.</w:t>
      </w:r>
      <w:r w:rsidR="00274BEB">
        <w:rPr>
          <w:noProof/>
        </w:rPr>
        <w:t>6.1.1</w:t>
      </w:r>
    </w:p>
    <w:p w14:paraId="60299133" w14:textId="0FF6CB59" w:rsidR="0043233A" w:rsidRDefault="00275F6B" w:rsidP="0043233A">
      <w:pPr>
        <w:pStyle w:val="Heading2"/>
        <w:rPr>
          <w:rFonts w:cs="Arial"/>
          <w:noProof/>
        </w:rPr>
      </w:pPr>
      <w:r w:rsidRPr="00275F6B">
        <w:rPr>
          <w:noProof/>
        </w:rPr>
        <w:t>RP-25242</w:t>
      </w:r>
      <w:r>
        <w:rPr>
          <w:noProof/>
        </w:rPr>
        <w:t>5</w:t>
      </w:r>
    </w:p>
    <w:p w14:paraId="35B4308A" w14:textId="57A21AC4" w:rsidR="0043233A" w:rsidRPr="004347C0" w:rsidRDefault="0043233A" w:rsidP="004323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74BEB" w:rsidRPr="00274BEB">
        <w:rPr>
          <w:rFonts w:ascii="Arial" w:hAnsi="Arial" w:cs="Arial"/>
          <w:b/>
          <w:bCs/>
        </w:rPr>
        <w:t>RAN4 CRs to NR_MIMO_Ph5</w:t>
      </w:r>
    </w:p>
    <w:p w14:paraId="5CB6DDE5" w14:textId="71AE4686" w:rsidR="0043233A" w:rsidRDefault="0043233A" w:rsidP="0043233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274BEB">
        <w:rPr>
          <w:rFonts w:ascii="Arial" w:hAnsi="Arial" w:cs="Arial"/>
          <w:b/>
          <w:bCs/>
        </w:rPr>
        <w:t>6.1.1</w:t>
      </w:r>
    </w:p>
    <w:p w14:paraId="6E6B8A22" w14:textId="77777777" w:rsidR="0043233A" w:rsidRDefault="0043233A" w:rsidP="0043233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75007" w:rsidRPr="00675007" w14:paraId="65B4402C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E09FEE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644BDF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BF7EC2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6E9CAA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7CE47A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55D112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427495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7F5831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66FE08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2C5584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D99646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66D5DF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2788B3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75007" w:rsidRPr="00675007" w14:paraId="679B7E78" w14:textId="77777777" w:rsidTr="00F03D9A">
        <w:tc>
          <w:tcPr>
            <w:tcW w:w="879" w:type="dxa"/>
          </w:tcPr>
          <w:p w14:paraId="4F0ECFA5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0640C9DB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3041</w:t>
            </w:r>
          </w:p>
        </w:tc>
        <w:tc>
          <w:tcPr>
            <w:tcW w:w="517" w:type="dxa"/>
          </w:tcPr>
          <w:p w14:paraId="7E8C9306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F13D6B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ECE35F8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TS 38.101-1 to introduce FR1 3Tx RF requirements</w:t>
            </w:r>
          </w:p>
        </w:tc>
        <w:tc>
          <w:tcPr>
            <w:tcW w:w="517" w:type="dxa"/>
          </w:tcPr>
          <w:p w14:paraId="57F94DEC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22F46FB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3AC2C268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CA8E499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R4-2511773</w:t>
            </w:r>
          </w:p>
        </w:tc>
        <w:tc>
          <w:tcPr>
            <w:tcW w:w="1597" w:type="dxa"/>
          </w:tcPr>
          <w:p w14:paraId="5656B319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Samsung, Huawei, HiSilicon, vivo, Qualcomm, Apple, OPPO, Ericsson, Nokia</w:t>
            </w:r>
          </w:p>
        </w:tc>
        <w:tc>
          <w:tcPr>
            <w:tcW w:w="1122" w:type="dxa"/>
          </w:tcPr>
          <w:p w14:paraId="5721A70A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NR_MIMO_Ph5-Core</w:t>
            </w:r>
          </w:p>
        </w:tc>
        <w:tc>
          <w:tcPr>
            <w:tcW w:w="2323" w:type="dxa"/>
          </w:tcPr>
          <w:p w14:paraId="4112061F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81A4C8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75007" w:rsidRPr="00675007" w14:paraId="6E20EA1E" w14:textId="77777777" w:rsidTr="00F03D9A">
        <w:tc>
          <w:tcPr>
            <w:tcW w:w="879" w:type="dxa"/>
          </w:tcPr>
          <w:p w14:paraId="534FBE80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38.101-2</w:t>
            </w:r>
          </w:p>
        </w:tc>
        <w:tc>
          <w:tcPr>
            <w:tcW w:w="637" w:type="dxa"/>
          </w:tcPr>
          <w:p w14:paraId="354C0679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0823</w:t>
            </w:r>
          </w:p>
        </w:tc>
        <w:tc>
          <w:tcPr>
            <w:tcW w:w="517" w:type="dxa"/>
          </w:tcPr>
          <w:p w14:paraId="40A11EDB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299BAB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7459602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CR on FR2 RF requirements for NR_MIMO_Ph5</w:t>
            </w:r>
          </w:p>
        </w:tc>
        <w:tc>
          <w:tcPr>
            <w:tcW w:w="517" w:type="dxa"/>
          </w:tcPr>
          <w:p w14:paraId="2398AEFC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37DBCC2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9BF35B1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77BB1A0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R4-2511772</w:t>
            </w:r>
          </w:p>
        </w:tc>
        <w:tc>
          <w:tcPr>
            <w:tcW w:w="1597" w:type="dxa"/>
          </w:tcPr>
          <w:p w14:paraId="1F5A1760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Qualcomm, Sony, Nokia, Samsung</w:t>
            </w:r>
          </w:p>
        </w:tc>
        <w:tc>
          <w:tcPr>
            <w:tcW w:w="1122" w:type="dxa"/>
          </w:tcPr>
          <w:p w14:paraId="5E3F85F4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NR_MIMO_Ph5</w:t>
            </w:r>
          </w:p>
        </w:tc>
        <w:tc>
          <w:tcPr>
            <w:tcW w:w="2323" w:type="dxa"/>
          </w:tcPr>
          <w:p w14:paraId="4602D7CD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1DBE78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75007" w:rsidRPr="00675007" w14:paraId="1E937A71" w14:textId="77777777" w:rsidTr="00F03D9A">
        <w:tc>
          <w:tcPr>
            <w:tcW w:w="879" w:type="dxa"/>
          </w:tcPr>
          <w:p w14:paraId="7FC269B8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605EBC8A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5731</w:t>
            </w:r>
          </w:p>
        </w:tc>
        <w:tc>
          <w:tcPr>
            <w:tcW w:w="517" w:type="dxa"/>
          </w:tcPr>
          <w:p w14:paraId="2D73EE59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8B9B9B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DDD69E5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RRM requirements of NR MIMO Phase 5</w:t>
            </w:r>
          </w:p>
        </w:tc>
        <w:tc>
          <w:tcPr>
            <w:tcW w:w="517" w:type="dxa"/>
          </w:tcPr>
          <w:p w14:paraId="22342ED7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6F5ADDF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5A1C0D97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14241EF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R4-2509238</w:t>
            </w:r>
          </w:p>
        </w:tc>
        <w:tc>
          <w:tcPr>
            <w:tcW w:w="1597" w:type="dxa"/>
          </w:tcPr>
          <w:p w14:paraId="65E82CC3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Samsung, MediaTek</w:t>
            </w:r>
          </w:p>
        </w:tc>
        <w:tc>
          <w:tcPr>
            <w:tcW w:w="1122" w:type="dxa"/>
          </w:tcPr>
          <w:p w14:paraId="170A24DD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NR_MIMO_Ph5-Core</w:t>
            </w:r>
          </w:p>
        </w:tc>
        <w:tc>
          <w:tcPr>
            <w:tcW w:w="2323" w:type="dxa"/>
          </w:tcPr>
          <w:p w14:paraId="7B34E010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9.5.3.X  9.13.3.X9.X.1</w:t>
            </w:r>
            <w:proofErr w:type="gramEnd"/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9.X.2 9.X.3 9.X.4 9.X.5 9.X.67.1 7.6.1 7.6.8 7.5.7</w:t>
            </w:r>
          </w:p>
        </w:tc>
        <w:tc>
          <w:tcPr>
            <w:tcW w:w="998" w:type="dxa"/>
          </w:tcPr>
          <w:p w14:paraId="3684C557" w14:textId="77777777" w:rsidR="00675007" w:rsidRPr="00675007" w:rsidRDefault="00675007" w:rsidP="0067500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67500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</w:tbl>
    <w:p w14:paraId="29F894FA" w14:textId="77777777" w:rsidR="0043233A" w:rsidRDefault="0043233A" w:rsidP="0043233A"/>
    <w:p w14:paraId="40780B72" w14:textId="77777777" w:rsidR="0043233A" w:rsidRDefault="0043233A" w:rsidP="0043233A"/>
    <w:p w14:paraId="585BD8F9" w14:textId="024C12A9" w:rsidR="0043233A" w:rsidRDefault="0043233A" w:rsidP="0043233A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B25F8B">
        <w:rPr>
          <w:noProof/>
        </w:rPr>
        <w:t>11.4.1</w:t>
      </w:r>
    </w:p>
    <w:p w14:paraId="569FAA03" w14:textId="4567B9FD" w:rsidR="0043233A" w:rsidRDefault="00275F6B" w:rsidP="0043233A">
      <w:pPr>
        <w:pStyle w:val="Heading2"/>
        <w:rPr>
          <w:rFonts w:cs="Arial"/>
          <w:noProof/>
        </w:rPr>
      </w:pPr>
      <w:r w:rsidRPr="00275F6B">
        <w:rPr>
          <w:noProof/>
        </w:rPr>
        <w:t>RP-25242</w:t>
      </w:r>
      <w:r>
        <w:rPr>
          <w:noProof/>
        </w:rPr>
        <w:t>6</w:t>
      </w:r>
    </w:p>
    <w:p w14:paraId="464A21F6" w14:textId="15113F48" w:rsidR="0043233A" w:rsidRPr="004347C0" w:rsidRDefault="0043233A" w:rsidP="004323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25F8B" w:rsidRPr="00B25F8B">
        <w:rPr>
          <w:rFonts w:ascii="Arial" w:hAnsi="Arial" w:cs="Arial"/>
          <w:b/>
          <w:bCs/>
        </w:rPr>
        <w:t>RAN4 CRs to NR_mmWave_protect</w:t>
      </w:r>
    </w:p>
    <w:p w14:paraId="2505B149" w14:textId="377E0EED" w:rsidR="0043233A" w:rsidRDefault="0043233A" w:rsidP="0043233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B25F8B">
        <w:rPr>
          <w:rFonts w:ascii="Arial" w:hAnsi="Arial" w:cs="Arial"/>
          <w:b/>
          <w:bCs/>
        </w:rPr>
        <w:t>11.4.1</w:t>
      </w:r>
    </w:p>
    <w:p w14:paraId="666F0BF8" w14:textId="77777777" w:rsidR="0043233A" w:rsidRDefault="0043233A" w:rsidP="0043233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22CD3" w:rsidRPr="00122CD3" w14:paraId="568B4BD5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79FDA3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042077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5E75A8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D494C2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5BB185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B5E307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D367B8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13EF86D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CD4DBB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2BDA7F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6A12A0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5971D2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705C22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22CD3" w:rsidRPr="00122CD3" w14:paraId="206D1636" w14:textId="77777777" w:rsidTr="00F03D9A">
        <w:tc>
          <w:tcPr>
            <w:tcW w:w="879" w:type="dxa"/>
          </w:tcPr>
          <w:p w14:paraId="38E90F29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38.749</w:t>
            </w:r>
          </w:p>
        </w:tc>
        <w:tc>
          <w:tcPr>
            <w:tcW w:w="637" w:type="dxa"/>
          </w:tcPr>
          <w:p w14:paraId="5FF75722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0001</w:t>
            </w:r>
          </w:p>
        </w:tc>
        <w:tc>
          <w:tcPr>
            <w:tcW w:w="517" w:type="dxa"/>
          </w:tcPr>
          <w:p w14:paraId="2ED698E1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B3CE4B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1FE1C4B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CR to TR 38.749 on clarification reference to ITU-R Radio Regulations</w:t>
            </w:r>
          </w:p>
        </w:tc>
        <w:tc>
          <w:tcPr>
            <w:tcW w:w="517" w:type="dxa"/>
          </w:tcPr>
          <w:p w14:paraId="0C902544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F26824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3E91EDA8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F5726A6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R4-2509183</w:t>
            </w:r>
          </w:p>
        </w:tc>
        <w:tc>
          <w:tcPr>
            <w:tcW w:w="1597" w:type="dxa"/>
          </w:tcPr>
          <w:p w14:paraId="4D72A3F1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42083549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NR_mmWave_protect-Core</w:t>
            </w:r>
          </w:p>
        </w:tc>
        <w:tc>
          <w:tcPr>
            <w:tcW w:w="2323" w:type="dxa"/>
          </w:tcPr>
          <w:p w14:paraId="4FF0F81A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8" w:type="dxa"/>
          </w:tcPr>
          <w:p w14:paraId="6A6ADB54" w14:textId="77777777" w:rsidR="00122CD3" w:rsidRPr="00122CD3" w:rsidRDefault="00122CD3" w:rsidP="00122C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122CD3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0721F0BB" w14:textId="77777777" w:rsidR="0043233A" w:rsidRDefault="0043233A" w:rsidP="0043233A"/>
    <w:p w14:paraId="3C1CF194" w14:textId="77777777" w:rsidR="0043233A" w:rsidRDefault="0043233A" w:rsidP="0043233A"/>
    <w:p w14:paraId="4E20F8C0" w14:textId="337B6135" w:rsidR="0043233A" w:rsidRDefault="0043233A" w:rsidP="0043233A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B14E8A">
        <w:rPr>
          <w:noProof/>
        </w:rPr>
        <w:t>11.3.1</w:t>
      </w:r>
    </w:p>
    <w:p w14:paraId="61F3CFA4" w14:textId="3851FB82" w:rsidR="0043233A" w:rsidRDefault="00275F6B" w:rsidP="0043233A">
      <w:pPr>
        <w:pStyle w:val="Heading2"/>
        <w:rPr>
          <w:rFonts w:cs="Arial"/>
          <w:noProof/>
        </w:rPr>
      </w:pPr>
      <w:r w:rsidRPr="00275F6B">
        <w:rPr>
          <w:noProof/>
        </w:rPr>
        <w:t>RP-25242</w:t>
      </w:r>
      <w:r>
        <w:rPr>
          <w:noProof/>
        </w:rPr>
        <w:t>7</w:t>
      </w:r>
    </w:p>
    <w:p w14:paraId="6171A403" w14:textId="7101CFE4" w:rsidR="0043233A" w:rsidRPr="004347C0" w:rsidRDefault="0043233A" w:rsidP="004323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14E8A" w:rsidRPr="00B14E8A">
        <w:rPr>
          <w:rFonts w:ascii="Arial" w:hAnsi="Arial" w:cs="Arial"/>
          <w:b/>
          <w:bCs/>
        </w:rPr>
        <w:t>RAN4 CRs to NR_n28_PC2_40MHz_CBW</w:t>
      </w:r>
    </w:p>
    <w:p w14:paraId="5FADF455" w14:textId="0C54B69F" w:rsidR="0043233A" w:rsidRDefault="0043233A" w:rsidP="0043233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B14E8A">
        <w:rPr>
          <w:rFonts w:ascii="Arial" w:hAnsi="Arial" w:cs="Arial"/>
          <w:b/>
          <w:bCs/>
        </w:rPr>
        <w:t>11.3.1</w:t>
      </w:r>
    </w:p>
    <w:p w14:paraId="2F835AA4" w14:textId="77777777" w:rsidR="0043233A" w:rsidRDefault="0043233A" w:rsidP="0043233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5A7D" w:rsidRPr="008E5A7D" w14:paraId="74224EF1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8337D0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00E56D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6E6FA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BE001C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16EC9E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8036F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C8E20B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F948AB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99D28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2EC5FB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6E23D2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610FDF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AABD0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E5A7D" w:rsidRPr="008E5A7D" w14:paraId="28731BB1" w14:textId="77777777" w:rsidTr="00F03D9A">
        <w:tc>
          <w:tcPr>
            <w:tcW w:w="879" w:type="dxa"/>
          </w:tcPr>
          <w:p w14:paraId="633B637E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7864C0FF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2876</w:t>
            </w:r>
          </w:p>
        </w:tc>
        <w:tc>
          <w:tcPr>
            <w:tcW w:w="517" w:type="dxa"/>
          </w:tcPr>
          <w:p w14:paraId="4C4CE9E0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3DB51E4D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6858475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CR for TS 38.101-1 to modify the delta MPR errors for PC2 n28</w:t>
            </w:r>
          </w:p>
        </w:tc>
        <w:tc>
          <w:tcPr>
            <w:tcW w:w="517" w:type="dxa"/>
          </w:tcPr>
          <w:p w14:paraId="1DB5A681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C16ACB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032AD5F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D5F7E5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R4-2511871</w:t>
            </w:r>
          </w:p>
        </w:tc>
        <w:tc>
          <w:tcPr>
            <w:tcW w:w="1597" w:type="dxa"/>
          </w:tcPr>
          <w:p w14:paraId="737E6AA7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CATT,CMCC</w:t>
            </w:r>
            <w:proofErr w:type="gramEnd"/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, Huawei, Hisilicon,OPPO</w:t>
            </w:r>
          </w:p>
        </w:tc>
        <w:tc>
          <w:tcPr>
            <w:tcW w:w="1122" w:type="dxa"/>
          </w:tcPr>
          <w:p w14:paraId="53CE8F77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NR_n28_PC2_40MHz_CBW-Core</w:t>
            </w:r>
          </w:p>
        </w:tc>
        <w:tc>
          <w:tcPr>
            <w:tcW w:w="2323" w:type="dxa"/>
          </w:tcPr>
          <w:p w14:paraId="36629961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A2ED3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C429792" w14:textId="77777777" w:rsidR="0043233A" w:rsidRDefault="0043233A" w:rsidP="0043233A"/>
    <w:p w14:paraId="1A335546" w14:textId="77777777" w:rsidR="00280ACB" w:rsidRDefault="00280ACB" w:rsidP="0043233A"/>
    <w:p w14:paraId="31BDAA43" w14:textId="212197D5" w:rsidR="0043233A" w:rsidRDefault="0043233A" w:rsidP="0043233A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151547">
        <w:rPr>
          <w:noProof/>
        </w:rPr>
        <w:t>7.1.1</w:t>
      </w:r>
    </w:p>
    <w:p w14:paraId="5439873C" w14:textId="23EF3386" w:rsidR="0043233A" w:rsidRDefault="00275F6B" w:rsidP="0043233A">
      <w:pPr>
        <w:pStyle w:val="Heading2"/>
        <w:rPr>
          <w:rFonts w:cs="Arial"/>
          <w:noProof/>
        </w:rPr>
      </w:pPr>
      <w:r w:rsidRPr="00275F6B">
        <w:rPr>
          <w:noProof/>
        </w:rPr>
        <w:t>RP-25242</w:t>
      </w:r>
      <w:r>
        <w:rPr>
          <w:noProof/>
        </w:rPr>
        <w:t>8</w:t>
      </w:r>
    </w:p>
    <w:p w14:paraId="3E05D9CB" w14:textId="0C2E8922" w:rsidR="0043233A" w:rsidRPr="004347C0" w:rsidRDefault="0043233A" w:rsidP="004323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51547" w:rsidRPr="00151547">
        <w:rPr>
          <w:rFonts w:ascii="Arial" w:hAnsi="Arial" w:cs="Arial"/>
          <w:b/>
          <w:bCs/>
        </w:rPr>
        <w:t>RAN4 CRs to NR_NTN_combinedLband</w:t>
      </w:r>
    </w:p>
    <w:p w14:paraId="01812827" w14:textId="78496239" w:rsidR="0043233A" w:rsidRDefault="0043233A" w:rsidP="0043233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151547">
        <w:rPr>
          <w:rFonts w:ascii="Arial" w:hAnsi="Arial" w:cs="Arial"/>
          <w:b/>
          <w:bCs/>
        </w:rPr>
        <w:t>7.1.1</w:t>
      </w:r>
    </w:p>
    <w:p w14:paraId="52EE06C1" w14:textId="77777777" w:rsidR="0043233A" w:rsidRDefault="0043233A" w:rsidP="0043233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5A7D" w:rsidRPr="008E5A7D" w14:paraId="4C8DF867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6A0658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8203F5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DEAB5E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60F510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A63E5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B1FC5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2AC87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359207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D3E9D7E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2CA9B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779B2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87566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0A41E0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E5A7D" w:rsidRPr="008E5A7D" w14:paraId="2999B6E2" w14:textId="77777777" w:rsidTr="00F03D9A">
        <w:tc>
          <w:tcPr>
            <w:tcW w:w="879" w:type="dxa"/>
          </w:tcPr>
          <w:p w14:paraId="7D7F72F0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1D695421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0191</w:t>
            </w:r>
          </w:p>
        </w:tc>
        <w:tc>
          <w:tcPr>
            <w:tcW w:w="517" w:type="dxa"/>
          </w:tcPr>
          <w:p w14:paraId="6CCD420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196B617C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787A298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38.101-5: Introduction of combined L-bands</w:t>
            </w:r>
          </w:p>
        </w:tc>
        <w:tc>
          <w:tcPr>
            <w:tcW w:w="517" w:type="dxa"/>
          </w:tcPr>
          <w:p w14:paraId="3975852C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C82CEA9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713F15E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C37A645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R4-2511861</w:t>
            </w:r>
          </w:p>
        </w:tc>
        <w:tc>
          <w:tcPr>
            <w:tcW w:w="1597" w:type="dxa"/>
          </w:tcPr>
          <w:p w14:paraId="1DF261D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Apple, Aalyria Technologies</w:t>
            </w:r>
          </w:p>
        </w:tc>
        <w:tc>
          <w:tcPr>
            <w:tcW w:w="1122" w:type="dxa"/>
          </w:tcPr>
          <w:p w14:paraId="76A00E21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NR_NTN_combinedLband-Core</w:t>
            </w:r>
          </w:p>
        </w:tc>
        <w:tc>
          <w:tcPr>
            <w:tcW w:w="2323" w:type="dxa"/>
          </w:tcPr>
          <w:p w14:paraId="754AFB7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9D6788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E5A7D" w:rsidRPr="008E5A7D" w14:paraId="482CE0D9" w14:textId="77777777" w:rsidTr="00F03D9A">
        <w:tc>
          <w:tcPr>
            <w:tcW w:w="879" w:type="dxa"/>
          </w:tcPr>
          <w:p w14:paraId="0909B3D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54456B11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0129</w:t>
            </w:r>
          </w:p>
        </w:tc>
        <w:tc>
          <w:tcPr>
            <w:tcW w:w="517" w:type="dxa"/>
          </w:tcPr>
          <w:p w14:paraId="06293FD9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83250C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D31268E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CR for TS 38.108, Introduction on band n253, n251 and n250</w:t>
            </w:r>
          </w:p>
        </w:tc>
        <w:tc>
          <w:tcPr>
            <w:tcW w:w="517" w:type="dxa"/>
          </w:tcPr>
          <w:p w14:paraId="61A116B0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BF0369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96AA109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AB0A50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R4-2510922</w:t>
            </w:r>
          </w:p>
        </w:tc>
        <w:tc>
          <w:tcPr>
            <w:tcW w:w="1597" w:type="dxa"/>
          </w:tcPr>
          <w:p w14:paraId="05B786FD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CATT, THALES, ZTE, Aalyria</w:t>
            </w:r>
          </w:p>
        </w:tc>
        <w:tc>
          <w:tcPr>
            <w:tcW w:w="1122" w:type="dxa"/>
          </w:tcPr>
          <w:p w14:paraId="6CC2470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NR_NTN_combinedLband-Core</w:t>
            </w:r>
          </w:p>
        </w:tc>
        <w:tc>
          <w:tcPr>
            <w:tcW w:w="2323" w:type="dxa"/>
          </w:tcPr>
          <w:p w14:paraId="742C2E22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5.2, 5.3, 5.4</w:t>
            </w:r>
          </w:p>
        </w:tc>
        <w:tc>
          <w:tcPr>
            <w:tcW w:w="998" w:type="dxa"/>
          </w:tcPr>
          <w:p w14:paraId="5DF2D6F2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...; TS/TR ... CR ... </w:t>
            </w:r>
          </w:p>
        </w:tc>
      </w:tr>
      <w:tr w:rsidR="008E5A7D" w:rsidRPr="008E5A7D" w14:paraId="04F1DD5A" w14:textId="77777777" w:rsidTr="00F03D9A">
        <w:tc>
          <w:tcPr>
            <w:tcW w:w="879" w:type="dxa"/>
          </w:tcPr>
          <w:p w14:paraId="7CBAC3FD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23FDB4F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6013</w:t>
            </w:r>
          </w:p>
        </w:tc>
        <w:tc>
          <w:tcPr>
            <w:tcW w:w="517" w:type="dxa"/>
          </w:tcPr>
          <w:p w14:paraId="57149C3B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BA733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7E3523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38.133: Introduction of new NTN Combined L-bands n253, n251, n250</w:t>
            </w:r>
          </w:p>
        </w:tc>
        <w:tc>
          <w:tcPr>
            <w:tcW w:w="517" w:type="dxa"/>
          </w:tcPr>
          <w:p w14:paraId="56D5A8CC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DB98960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1D81DF7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B024A65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R4-2511631</w:t>
            </w:r>
          </w:p>
        </w:tc>
        <w:tc>
          <w:tcPr>
            <w:tcW w:w="1597" w:type="dxa"/>
          </w:tcPr>
          <w:p w14:paraId="31ECF157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Aalyria, ZTE Corporation, Sanechips, THALES</w:t>
            </w:r>
          </w:p>
        </w:tc>
        <w:tc>
          <w:tcPr>
            <w:tcW w:w="1122" w:type="dxa"/>
          </w:tcPr>
          <w:p w14:paraId="69F3589D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NR_NTN_combinedLband-Core</w:t>
            </w:r>
          </w:p>
        </w:tc>
        <w:tc>
          <w:tcPr>
            <w:tcW w:w="2323" w:type="dxa"/>
          </w:tcPr>
          <w:p w14:paraId="379B803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3.5.2A</w:t>
            </w:r>
          </w:p>
        </w:tc>
        <w:tc>
          <w:tcPr>
            <w:tcW w:w="998" w:type="dxa"/>
          </w:tcPr>
          <w:p w14:paraId="63927726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...; TS/TR ... CR ...; TS/TR ... CR ... </w:t>
            </w:r>
          </w:p>
        </w:tc>
      </w:tr>
      <w:tr w:rsidR="008E5A7D" w:rsidRPr="008E5A7D" w14:paraId="6FC33331" w14:textId="77777777" w:rsidTr="00F03D9A">
        <w:tc>
          <w:tcPr>
            <w:tcW w:w="879" w:type="dxa"/>
          </w:tcPr>
          <w:p w14:paraId="4DC5726D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38.863</w:t>
            </w:r>
          </w:p>
        </w:tc>
        <w:tc>
          <w:tcPr>
            <w:tcW w:w="637" w:type="dxa"/>
          </w:tcPr>
          <w:p w14:paraId="2AC3AA4C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0039</w:t>
            </w:r>
          </w:p>
        </w:tc>
        <w:tc>
          <w:tcPr>
            <w:tcW w:w="517" w:type="dxa"/>
          </w:tcPr>
          <w:p w14:paraId="2F68F24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22C735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941386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CR to TR 38.863: Introduction of combined L-bands n253, n251, n250</w:t>
            </w:r>
          </w:p>
        </w:tc>
        <w:tc>
          <w:tcPr>
            <w:tcW w:w="517" w:type="dxa"/>
          </w:tcPr>
          <w:p w14:paraId="761DED28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5200FA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19.0.1</w:t>
            </w:r>
          </w:p>
        </w:tc>
        <w:tc>
          <w:tcPr>
            <w:tcW w:w="758" w:type="dxa"/>
          </w:tcPr>
          <w:p w14:paraId="6A04E702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1F2F3C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R4-2511802</w:t>
            </w:r>
          </w:p>
        </w:tc>
        <w:tc>
          <w:tcPr>
            <w:tcW w:w="1597" w:type="dxa"/>
          </w:tcPr>
          <w:p w14:paraId="1C64062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Aalyria, THALES, Apple</w:t>
            </w:r>
          </w:p>
        </w:tc>
        <w:tc>
          <w:tcPr>
            <w:tcW w:w="1122" w:type="dxa"/>
          </w:tcPr>
          <w:p w14:paraId="444C316D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NR_NTN_combinedLband-Core</w:t>
            </w:r>
          </w:p>
        </w:tc>
        <w:tc>
          <w:tcPr>
            <w:tcW w:w="2323" w:type="dxa"/>
          </w:tcPr>
          <w:p w14:paraId="3A10EBBA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5.1, 5.2.5 (new), 7.2.2, 7.2.3, 7.2.3.1 (new), 7.2.4.1, 7.2.4.2, 7.4.1.1 (new), 7.4.2.2.1, 7.4.2.2.2, 7.4.2.2.11 (new</w:t>
            </w:r>
            <w:proofErr w:type="gramStart"/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>),  7.4.2.2.11.1</w:t>
            </w:r>
            <w:proofErr w:type="gramEnd"/>
            <w:r w:rsidRPr="008E5A7D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(new), 7.4.2.2.11.2 (new), 7.4.2.2.12 (new),  7.4.2.2.12.1 (new), Annex C.2 (new)</w:t>
            </w:r>
          </w:p>
        </w:tc>
        <w:tc>
          <w:tcPr>
            <w:tcW w:w="998" w:type="dxa"/>
          </w:tcPr>
          <w:p w14:paraId="36302333" w14:textId="77777777" w:rsidR="008E5A7D" w:rsidRPr="008E5A7D" w:rsidRDefault="008E5A7D" w:rsidP="008E5A7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08608DD" w14:textId="77777777" w:rsidR="0043233A" w:rsidRDefault="0043233A" w:rsidP="0043233A"/>
    <w:p w14:paraId="010EB0B3" w14:textId="77777777" w:rsidR="0043233A" w:rsidRDefault="0043233A" w:rsidP="0043233A"/>
    <w:p w14:paraId="2BAADC70" w14:textId="62603BF6" w:rsidR="0043233A" w:rsidRDefault="0043233A" w:rsidP="0043233A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151547">
        <w:rPr>
          <w:noProof/>
        </w:rPr>
        <w:t>7.1.2</w:t>
      </w:r>
    </w:p>
    <w:p w14:paraId="54D77101" w14:textId="4814F3B7" w:rsidR="0043233A" w:rsidRDefault="00275F6B" w:rsidP="0043233A">
      <w:pPr>
        <w:pStyle w:val="Heading2"/>
        <w:rPr>
          <w:rFonts w:cs="Arial"/>
          <w:noProof/>
        </w:rPr>
      </w:pPr>
      <w:r w:rsidRPr="00275F6B">
        <w:rPr>
          <w:noProof/>
        </w:rPr>
        <w:t>RP-25242</w:t>
      </w:r>
      <w:r>
        <w:rPr>
          <w:noProof/>
        </w:rPr>
        <w:t>9</w:t>
      </w:r>
    </w:p>
    <w:p w14:paraId="681715AB" w14:textId="6D6D69B7" w:rsidR="0043233A" w:rsidRPr="004347C0" w:rsidRDefault="0043233A" w:rsidP="004323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51547" w:rsidRPr="00151547">
        <w:rPr>
          <w:rFonts w:ascii="Arial" w:hAnsi="Arial" w:cs="Arial"/>
          <w:b/>
          <w:bCs/>
        </w:rPr>
        <w:t>RAN4 CRs to NR_NTN_Ku_bands</w:t>
      </w:r>
    </w:p>
    <w:p w14:paraId="58A726F3" w14:textId="056D7A0C" w:rsidR="0043233A" w:rsidRDefault="0043233A" w:rsidP="0043233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151547">
        <w:rPr>
          <w:rFonts w:ascii="Arial" w:hAnsi="Arial" w:cs="Arial"/>
          <w:b/>
          <w:bCs/>
        </w:rPr>
        <w:t>7.1.2</w:t>
      </w:r>
    </w:p>
    <w:p w14:paraId="1F8E0C59" w14:textId="77777777" w:rsidR="0043233A" w:rsidRDefault="0043233A" w:rsidP="0043233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23DF" w:rsidRPr="00F923DF" w14:paraId="34DFEE2E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D98468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B97FA5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62AC11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6FDAD3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2A918A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1E4083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9DB24A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CD8C68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907595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FB9C16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9FD25B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55C925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127359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923DF" w:rsidRPr="00F923DF" w14:paraId="5A010784" w14:textId="77777777" w:rsidTr="00F03D9A">
        <w:tc>
          <w:tcPr>
            <w:tcW w:w="879" w:type="dxa"/>
          </w:tcPr>
          <w:p w14:paraId="0DC1342E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47FB778A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0207</w:t>
            </w:r>
          </w:p>
        </w:tc>
        <w:tc>
          <w:tcPr>
            <w:tcW w:w="517" w:type="dxa"/>
          </w:tcPr>
          <w:p w14:paraId="1525D721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BAD957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630BBF8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38.101-5 for the addition of Ku bands</w:t>
            </w:r>
          </w:p>
        </w:tc>
        <w:tc>
          <w:tcPr>
            <w:tcW w:w="517" w:type="dxa"/>
          </w:tcPr>
          <w:p w14:paraId="16A7D903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03CF93E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7E329F5A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7184C1C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R4-2510831</w:t>
            </w:r>
          </w:p>
        </w:tc>
        <w:tc>
          <w:tcPr>
            <w:tcW w:w="1597" w:type="dxa"/>
          </w:tcPr>
          <w:p w14:paraId="7A2CB74B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Eutelsat Group</w:t>
            </w:r>
          </w:p>
        </w:tc>
        <w:tc>
          <w:tcPr>
            <w:tcW w:w="1122" w:type="dxa"/>
          </w:tcPr>
          <w:p w14:paraId="2080B275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NR_NTN_Ku_bands-Core</w:t>
            </w:r>
          </w:p>
        </w:tc>
        <w:tc>
          <w:tcPr>
            <w:tcW w:w="2323" w:type="dxa"/>
          </w:tcPr>
          <w:p w14:paraId="044AEFE0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2, 4, 5, 9 and 10</w:t>
            </w:r>
          </w:p>
        </w:tc>
        <w:tc>
          <w:tcPr>
            <w:tcW w:w="998" w:type="dxa"/>
          </w:tcPr>
          <w:p w14:paraId="49E10EC9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F923DF" w:rsidRPr="00F923DF" w14:paraId="07516431" w14:textId="77777777" w:rsidTr="00F03D9A">
        <w:tc>
          <w:tcPr>
            <w:tcW w:w="879" w:type="dxa"/>
          </w:tcPr>
          <w:p w14:paraId="748A2C44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38.108</w:t>
            </w:r>
          </w:p>
        </w:tc>
        <w:tc>
          <w:tcPr>
            <w:tcW w:w="637" w:type="dxa"/>
          </w:tcPr>
          <w:p w14:paraId="73D11A52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0131</w:t>
            </w:r>
          </w:p>
        </w:tc>
        <w:tc>
          <w:tcPr>
            <w:tcW w:w="517" w:type="dxa"/>
          </w:tcPr>
          <w:p w14:paraId="37EBB21A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1C6217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3EBF39C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Big CR to TS 38.108 the SAN requirement of the NR NTN Ku band</w:t>
            </w:r>
          </w:p>
        </w:tc>
        <w:tc>
          <w:tcPr>
            <w:tcW w:w="517" w:type="dxa"/>
          </w:tcPr>
          <w:p w14:paraId="2DED66B0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7893E90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731DEDF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F3FF292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R4-2512903</w:t>
            </w:r>
          </w:p>
        </w:tc>
        <w:tc>
          <w:tcPr>
            <w:tcW w:w="1597" w:type="dxa"/>
          </w:tcPr>
          <w:p w14:paraId="2349918C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CHTTL</w:t>
            </w:r>
          </w:p>
        </w:tc>
        <w:tc>
          <w:tcPr>
            <w:tcW w:w="1122" w:type="dxa"/>
          </w:tcPr>
          <w:p w14:paraId="58617EC6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NR_NTN_Ku_bands-Core</w:t>
            </w:r>
          </w:p>
        </w:tc>
        <w:tc>
          <w:tcPr>
            <w:tcW w:w="2323" w:type="dxa"/>
          </w:tcPr>
          <w:p w14:paraId="2F4966BF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F767AF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23DF" w:rsidRPr="00F923DF" w14:paraId="68DE20CC" w14:textId="77777777" w:rsidTr="00F03D9A">
        <w:tc>
          <w:tcPr>
            <w:tcW w:w="879" w:type="dxa"/>
          </w:tcPr>
          <w:p w14:paraId="587D6771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DF64A5E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6018</w:t>
            </w:r>
          </w:p>
        </w:tc>
        <w:tc>
          <w:tcPr>
            <w:tcW w:w="517" w:type="dxa"/>
          </w:tcPr>
          <w:p w14:paraId="4C8FDCB4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12B617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6E05BE2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Big CR on RRM requirements of Ku band for NR NTN</w:t>
            </w:r>
          </w:p>
        </w:tc>
        <w:tc>
          <w:tcPr>
            <w:tcW w:w="517" w:type="dxa"/>
          </w:tcPr>
          <w:p w14:paraId="7831CA89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933D704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44CC8800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758A2FC7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R4-2512351</w:t>
            </w:r>
          </w:p>
        </w:tc>
        <w:tc>
          <w:tcPr>
            <w:tcW w:w="1597" w:type="dxa"/>
          </w:tcPr>
          <w:p w14:paraId="5157E5F2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Apple</w:t>
            </w:r>
          </w:p>
        </w:tc>
        <w:tc>
          <w:tcPr>
            <w:tcW w:w="1122" w:type="dxa"/>
          </w:tcPr>
          <w:p w14:paraId="341D4A1C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NR_NTN_Ku_bands-Core</w:t>
            </w:r>
          </w:p>
        </w:tc>
        <w:tc>
          <w:tcPr>
            <w:tcW w:w="2323" w:type="dxa"/>
          </w:tcPr>
          <w:p w14:paraId="62B0DBCD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3.6.12, 6.1C.3.3, 7.1C, 9.2C, 9.3C</w:t>
            </w:r>
          </w:p>
        </w:tc>
        <w:tc>
          <w:tcPr>
            <w:tcW w:w="998" w:type="dxa"/>
          </w:tcPr>
          <w:p w14:paraId="35ED3A30" w14:textId="77777777" w:rsidR="00F923DF" w:rsidRPr="00F923DF" w:rsidRDefault="00F923DF" w:rsidP="00F923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F923DF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TS38.533; TS/TR ... CR ... </w:t>
            </w:r>
          </w:p>
        </w:tc>
      </w:tr>
    </w:tbl>
    <w:p w14:paraId="277C8488" w14:textId="77777777" w:rsidR="0043233A" w:rsidRDefault="0043233A" w:rsidP="0043233A"/>
    <w:p w14:paraId="6EF512D8" w14:textId="77777777" w:rsidR="0043233A" w:rsidRDefault="0043233A" w:rsidP="0043233A"/>
    <w:p w14:paraId="30FA63DA" w14:textId="384F2556" w:rsidR="0043233A" w:rsidRDefault="0043233A" w:rsidP="0043233A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151547">
        <w:rPr>
          <w:noProof/>
        </w:rPr>
        <w:t>6.2.2</w:t>
      </w:r>
    </w:p>
    <w:p w14:paraId="10D582DB" w14:textId="6433C062" w:rsidR="0043233A" w:rsidRDefault="00275F6B" w:rsidP="0043233A">
      <w:pPr>
        <w:pStyle w:val="Heading2"/>
        <w:rPr>
          <w:rFonts w:cs="Arial"/>
          <w:noProof/>
        </w:rPr>
      </w:pPr>
      <w:r w:rsidRPr="00275F6B">
        <w:rPr>
          <w:noProof/>
        </w:rPr>
        <w:t>RP-2524</w:t>
      </w:r>
      <w:r>
        <w:rPr>
          <w:noProof/>
        </w:rPr>
        <w:t>30</w:t>
      </w:r>
    </w:p>
    <w:p w14:paraId="6A09CB2C" w14:textId="5A26BA0F" w:rsidR="0043233A" w:rsidRPr="004347C0" w:rsidRDefault="0043233A" w:rsidP="004323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51547" w:rsidRPr="00151547">
        <w:rPr>
          <w:rFonts w:ascii="Arial" w:hAnsi="Arial" w:cs="Arial"/>
          <w:b/>
          <w:bCs/>
        </w:rPr>
        <w:t>RAN4 CRs to NR_NTN_Ph3</w:t>
      </w:r>
    </w:p>
    <w:p w14:paraId="14C438FE" w14:textId="11155AA4" w:rsidR="0043233A" w:rsidRDefault="0043233A" w:rsidP="0043233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151547">
        <w:rPr>
          <w:rFonts w:ascii="Arial" w:hAnsi="Arial" w:cs="Arial"/>
          <w:b/>
          <w:bCs/>
        </w:rPr>
        <w:t>6.2.2</w:t>
      </w:r>
    </w:p>
    <w:p w14:paraId="7C52BF9F" w14:textId="77777777" w:rsidR="0043233A" w:rsidRDefault="0043233A" w:rsidP="0043233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84884" w:rsidRPr="00584884" w14:paraId="1AAF4107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7E8C6D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DE2B35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2C629B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CF7952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6E34A7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E6D0CB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E4EBB0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32A704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3E0365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150359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2E3603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DAF246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8D3175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584884" w:rsidRPr="00584884" w14:paraId="5FA49834" w14:textId="77777777" w:rsidTr="00F03D9A">
        <w:tc>
          <w:tcPr>
            <w:tcW w:w="879" w:type="dxa"/>
          </w:tcPr>
          <w:p w14:paraId="505E761E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38.101-5</w:t>
            </w:r>
          </w:p>
        </w:tc>
        <w:tc>
          <w:tcPr>
            <w:tcW w:w="637" w:type="dxa"/>
          </w:tcPr>
          <w:p w14:paraId="52E64F2A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0212</w:t>
            </w:r>
          </w:p>
        </w:tc>
        <w:tc>
          <w:tcPr>
            <w:tcW w:w="517" w:type="dxa"/>
          </w:tcPr>
          <w:p w14:paraId="6877D82B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ACE8A0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7C651764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Big CR to TS 38.101-5: NR_NTN_PH3-Core UE RF</w:t>
            </w:r>
          </w:p>
        </w:tc>
        <w:tc>
          <w:tcPr>
            <w:tcW w:w="517" w:type="dxa"/>
          </w:tcPr>
          <w:p w14:paraId="4D3F4C4A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05EA18E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758" w:type="dxa"/>
          </w:tcPr>
          <w:p w14:paraId="196882EE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9739CBB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R4-2511399</w:t>
            </w:r>
          </w:p>
        </w:tc>
        <w:tc>
          <w:tcPr>
            <w:tcW w:w="1597" w:type="dxa"/>
          </w:tcPr>
          <w:p w14:paraId="43509B95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066D8151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NR_NTN_Ph3-Core</w:t>
            </w:r>
          </w:p>
        </w:tc>
        <w:tc>
          <w:tcPr>
            <w:tcW w:w="2323" w:type="dxa"/>
          </w:tcPr>
          <w:p w14:paraId="3206C044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0AC140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584884" w:rsidRPr="00584884" w14:paraId="50B3A0C1" w14:textId="77777777" w:rsidTr="00F03D9A">
        <w:tc>
          <w:tcPr>
            <w:tcW w:w="879" w:type="dxa"/>
          </w:tcPr>
          <w:p w14:paraId="486FE891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0839EF2D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5738</w:t>
            </w:r>
          </w:p>
        </w:tc>
        <w:tc>
          <w:tcPr>
            <w:tcW w:w="517" w:type="dxa"/>
          </w:tcPr>
          <w:p w14:paraId="3199456D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09234A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599BACAA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Big CR for RRM requirements of NR NTN Phase 3</w:t>
            </w:r>
          </w:p>
        </w:tc>
        <w:tc>
          <w:tcPr>
            <w:tcW w:w="517" w:type="dxa"/>
          </w:tcPr>
          <w:p w14:paraId="443BED58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A0D1EE9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7467B798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9FB3216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R4-2509295</w:t>
            </w:r>
          </w:p>
        </w:tc>
        <w:tc>
          <w:tcPr>
            <w:tcW w:w="1597" w:type="dxa"/>
          </w:tcPr>
          <w:p w14:paraId="44BD572D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EC62361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NR_NTN_Ph3-Core</w:t>
            </w:r>
          </w:p>
        </w:tc>
        <w:tc>
          <w:tcPr>
            <w:tcW w:w="2323" w:type="dxa"/>
          </w:tcPr>
          <w:p w14:paraId="02480567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3.5.2A3.6.20(new), 4.1, 4.2C.2.54.2E(new), 4.3D(new), 5.1E(new), 5.3D(new), 5.5E(new), 5.7E(new)6.1C.1.2, 6.1C.2.2, 6.1C.2.3, 6.1F(new), 6.2C.1, 6.2E(new), 7.1E(new), </w:t>
            </w: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7.2E(new), 7.3E(new)8.1E(new), 8.5E(new), 8.6E(new), 8.10F(new), 8.13E(new), 8.14E(new)9.1D(new), 9.2E(new), 9.3E(new), 9.5E(new), 9.9D(new)</w:t>
            </w:r>
          </w:p>
        </w:tc>
        <w:tc>
          <w:tcPr>
            <w:tcW w:w="998" w:type="dxa"/>
          </w:tcPr>
          <w:p w14:paraId="2003E6A2" w14:textId="77777777" w:rsidR="00584884" w:rsidRPr="00584884" w:rsidRDefault="00584884" w:rsidP="00584884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TS/TR ... CR </w:t>
            </w:r>
            <w:proofErr w:type="gramStart"/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584884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</w:tbl>
    <w:p w14:paraId="15F07468" w14:textId="77777777" w:rsidR="00275F6B" w:rsidRDefault="00275F6B" w:rsidP="00275F6B"/>
    <w:p w14:paraId="44AE8622" w14:textId="7994C1A7" w:rsidR="00275F6B" w:rsidRDefault="00275F6B" w:rsidP="00275F6B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151547">
        <w:rPr>
          <w:noProof/>
        </w:rPr>
        <w:t>11.3.2</w:t>
      </w:r>
    </w:p>
    <w:p w14:paraId="765CA3B6" w14:textId="6DB47C49" w:rsidR="00275F6B" w:rsidRDefault="00275F6B" w:rsidP="00275F6B">
      <w:pPr>
        <w:pStyle w:val="Heading2"/>
        <w:rPr>
          <w:rFonts w:cs="Arial"/>
          <w:noProof/>
        </w:rPr>
      </w:pPr>
      <w:r w:rsidRPr="00275F6B">
        <w:rPr>
          <w:noProof/>
        </w:rPr>
        <w:t>RP-2524</w:t>
      </w:r>
      <w:r>
        <w:rPr>
          <w:noProof/>
        </w:rPr>
        <w:t>31</w:t>
      </w:r>
    </w:p>
    <w:p w14:paraId="5B016365" w14:textId="34D6ABB7" w:rsidR="00275F6B" w:rsidRPr="004347C0" w:rsidRDefault="00275F6B" w:rsidP="00275F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51547" w:rsidRPr="00151547">
        <w:rPr>
          <w:rFonts w:ascii="Arial" w:hAnsi="Arial" w:cs="Arial"/>
          <w:b/>
          <w:bCs/>
        </w:rPr>
        <w:t>RAN4 CRs to NR_PC2_RedCap_UE</w:t>
      </w:r>
    </w:p>
    <w:p w14:paraId="0002E8BB" w14:textId="2FAF4B6E" w:rsidR="00255C65" w:rsidRDefault="00275F6B" w:rsidP="00275F6B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151547">
        <w:rPr>
          <w:rFonts w:ascii="Arial" w:hAnsi="Arial" w:cs="Arial"/>
          <w:b/>
          <w:bCs/>
        </w:rPr>
        <w:t>11.3.2</w:t>
      </w:r>
    </w:p>
    <w:p w14:paraId="6343DEFD" w14:textId="77777777" w:rsidR="00275F6B" w:rsidRPr="00275F6B" w:rsidRDefault="00275F6B" w:rsidP="00275F6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60DE2" w:rsidRPr="00960DE2" w14:paraId="4DE3C94A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9062E9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2F7D21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E037D3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CA7585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0B16F4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7C6BDA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427989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3D79FA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7D3361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28D5A0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98163F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9A2E6D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F3E6A2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60DE2" w:rsidRPr="00960DE2" w14:paraId="360E0820" w14:textId="77777777" w:rsidTr="00F03D9A">
        <w:tc>
          <w:tcPr>
            <w:tcW w:w="879" w:type="dxa"/>
          </w:tcPr>
          <w:p w14:paraId="36AE0010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38.101-1</w:t>
            </w:r>
          </w:p>
        </w:tc>
        <w:tc>
          <w:tcPr>
            <w:tcW w:w="637" w:type="dxa"/>
          </w:tcPr>
          <w:p w14:paraId="4C453A08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2875</w:t>
            </w:r>
          </w:p>
        </w:tc>
        <w:tc>
          <w:tcPr>
            <w:tcW w:w="517" w:type="dxa"/>
          </w:tcPr>
          <w:p w14:paraId="16D0250B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29CC32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08B72A8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CR for TS 38.101-1 to clarify the REFSENS requirements for PC2 TDD HD-FDD RedCap UE</w:t>
            </w:r>
          </w:p>
        </w:tc>
        <w:tc>
          <w:tcPr>
            <w:tcW w:w="517" w:type="dxa"/>
          </w:tcPr>
          <w:p w14:paraId="40BA5E5D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C2ECA0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19.2.0</w:t>
            </w:r>
          </w:p>
        </w:tc>
        <w:tc>
          <w:tcPr>
            <w:tcW w:w="758" w:type="dxa"/>
          </w:tcPr>
          <w:p w14:paraId="78FCA3F7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F2B45E0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R4-2511860</w:t>
            </w:r>
          </w:p>
        </w:tc>
        <w:tc>
          <w:tcPr>
            <w:tcW w:w="1597" w:type="dxa"/>
          </w:tcPr>
          <w:p w14:paraId="0A2461B1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0C4896F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0DE2">
              <w:rPr>
                <w:rFonts w:ascii="Calibri" w:eastAsia="Calibri" w:hAnsi="Calibri"/>
                <w:sz w:val="16"/>
                <w:szCs w:val="16"/>
                <w:lang w:eastAsia="en-US"/>
              </w:rPr>
              <w:t>NR_PC2_RedCap_UE-Core</w:t>
            </w:r>
          </w:p>
        </w:tc>
        <w:tc>
          <w:tcPr>
            <w:tcW w:w="2323" w:type="dxa"/>
          </w:tcPr>
          <w:p w14:paraId="7ED941C2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BCB8E4" w14:textId="77777777" w:rsidR="00960DE2" w:rsidRPr="00960DE2" w:rsidRDefault="00960DE2" w:rsidP="00960DE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3AF9C65" w14:textId="77777777" w:rsidR="00275F6B" w:rsidRPr="00275F6B" w:rsidRDefault="00275F6B" w:rsidP="00275F6B"/>
    <w:p w14:paraId="6575F40B" w14:textId="77777777" w:rsidR="00275F6B" w:rsidRDefault="00275F6B" w:rsidP="00275F6B"/>
    <w:p w14:paraId="79204699" w14:textId="7C0EAFE8" w:rsidR="00275F6B" w:rsidRDefault="00275F6B" w:rsidP="00275F6B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151547">
        <w:rPr>
          <w:noProof/>
        </w:rPr>
        <w:t>6.4.3</w:t>
      </w:r>
    </w:p>
    <w:p w14:paraId="66415E68" w14:textId="0BD9EEDC" w:rsidR="00275F6B" w:rsidRDefault="00275F6B" w:rsidP="00275F6B">
      <w:pPr>
        <w:pStyle w:val="Heading2"/>
        <w:rPr>
          <w:rFonts w:cs="Arial"/>
          <w:noProof/>
        </w:rPr>
      </w:pPr>
      <w:r w:rsidRPr="00275F6B">
        <w:rPr>
          <w:noProof/>
        </w:rPr>
        <w:t>RP-2524</w:t>
      </w:r>
      <w:r>
        <w:rPr>
          <w:noProof/>
        </w:rPr>
        <w:t>32</w:t>
      </w:r>
    </w:p>
    <w:p w14:paraId="74CF9B50" w14:textId="422B401E" w:rsidR="00275F6B" w:rsidRPr="004347C0" w:rsidRDefault="00275F6B" w:rsidP="00275F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51547" w:rsidRPr="00151547">
        <w:rPr>
          <w:rFonts w:ascii="Arial" w:hAnsi="Arial" w:cs="Arial"/>
          <w:b/>
          <w:bCs/>
        </w:rPr>
        <w:t>RAN4 CRs to NR_RRM_Ph5</w:t>
      </w:r>
    </w:p>
    <w:p w14:paraId="1DCA2045" w14:textId="177B17AD" w:rsidR="00275F6B" w:rsidRPr="00275F6B" w:rsidRDefault="00275F6B" w:rsidP="00275F6B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151547">
        <w:rPr>
          <w:rFonts w:ascii="Arial" w:hAnsi="Arial" w:cs="Arial"/>
          <w:b/>
          <w:bCs/>
        </w:rPr>
        <w:t>6.4.3</w:t>
      </w:r>
    </w:p>
    <w:p w14:paraId="25FEDE84" w14:textId="77777777" w:rsidR="00275F6B" w:rsidRDefault="00275F6B" w:rsidP="00275F6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10BC9" w:rsidRPr="00010BC9" w14:paraId="0034DA1F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3BDA4C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327705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0CB364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4ABC21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1FF3B6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D57006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376707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E785102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C88EEC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1FBB5E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63D181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68F8DC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1FF633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10BC9" w:rsidRPr="00010BC9" w14:paraId="7C628A2A" w14:textId="77777777" w:rsidTr="00F03D9A">
        <w:tc>
          <w:tcPr>
            <w:tcW w:w="879" w:type="dxa"/>
          </w:tcPr>
          <w:p w14:paraId="06A097B4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59E88FF5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5761</w:t>
            </w:r>
          </w:p>
        </w:tc>
        <w:tc>
          <w:tcPr>
            <w:tcW w:w="517" w:type="dxa"/>
          </w:tcPr>
          <w:p w14:paraId="49E7A1BA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56342998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A2CA1EF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Draft big CR for NR Radio Resource Management (RRM) Phase 5</w:t>
            </w:r>
          </w:p>
        </w:tc>
        <w:tc>
          <w:tcPr>
            <w:tcW w:w="517" w:type="dxa"/>
          </w:tcPr>
          <w:p w14:paraId="0D4D0F04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045C0FA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F091D52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4BB6BF36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R4-2512348</w:t>
            </w:r>
          </w:p>
        </w:tc>
        <w:tc>
          <w:tcPr>
            <w:tcW w:w="1597" w:type="dxa"/>
          </w:tcPr>
          <w:p w14:paraId="3CD24E2A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Apple (UK) Limited, CATT</w:t>
            </w:r>
          </w:p>
        </w:tc>
        <w:tc>
          <w:tcPr>
            <w:tcW w:w="1122" w:type="dxa"/>
          </w:tcPr>
          <w:p w14:paraId="6B0D6909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10BC9">
              <w:rPr>
                <w:rFonts w:ascii="Calibri" w:eastAsia="Calibri" w:hAnsi="Calibri"/>
                <w:sz w:val="16"/>
                <w:szCs w:val="16"/>
                <w:lang w:eastAsia="en-US"/>
              </w:rPr>
              <w:t>NR_RRM_Ph5-Core</w:t>
            </w:r>
          </w:p>
        </w:tc>
        <w:tc>
          <w:tcPr>
            <w:tcW w:w="2323" w:type="dxa"/>
          </w:tcPr>
          <w:p w14:paraId="7C837EEB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A8F8ED" w14:textId="77777777" w:rsidR="00010BC9" w:rsidRPr="00010BC9" w:rsidRDefault="00010BC9" w:rsidP="00010BC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970BA81" w14:textId="77777777" w:rsidR="00275F6B" w:rsidRDefault="00275F6B" w:rsidP="00275F6B"/>
    <w:p w14:paraId="2682F8C7" w14:textId="2212AEDD" w:rsidR="00275F6B" w:rsidRDefault="00275F6B" w:rsidP="00275F6B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933139">
        <w:rPr>
          <w:noProof/>
        </w:rPr>
        <w:t>6.2.3</w:t>
      </w:r>
    </w:p>
    <w:p w14:paraId="098EBDC4" w14:textId="70A49A17" w:rsidR="00275F6B" w:rsidRDefault="00275F6B" w:rsidP="00275F6B">
      <w:pPr>
        <w:pStyle w:val="Heading2"/>
        <w:rPr>
          <w:rFonts w:cs="Arial"/>
          <w:noProof/>
        </w:rPr>
      </w:pPr>
      <w:r w:rsidRPr="00275F6B">
        <w:rPr>
          <w:noProof/>
        </w:rPr>
        <w:t>RP-2524</w:t>
      </w:r>
      <w:r>
        <w:rPr>
          <w:noProof/>
        </w:rPr>
        <w:t>33</w:t>
      </w:r>
    </w:p>
    <w:p w14:paraId="4412C904" w14:textId="4CA2CF37" w:rsidR="00275F6B" w:rsidRPr="004347C0" w:rsidRDefault="00275F6B" w:rsidP="00275F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33139" w:rsidRPr="00933139">
        <w:rPr>
          <w:rFonts w:ascii="Arial" w:hAnsi="Arial" w:cs="Arial"/>
          <w:b/>
          <w:bCs/>
        </w:rPr>
        <w:t>RAN4 CRs to NR_XR_Ph3</w:t>
      </w:r>
    </w:p>
    <w:p w14:paraId="242DCE1E" w14:textId="7E919A81" w:rsidR="00275F6B" w:rsidRDefault="00275F6B" w:rsidP="00275F6B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933139">
        <w:rPr>
          <w:rFonts w:ascii="Arial" w:hAnsi="Arial" w:cs="Arial"/>
          <w:b/>
          <w:bCs/>
        </w:rPr>
        <w:t>6.2.3</w:t>
      </w:r>
    </w:p>
    <w:p w14:paraId="755048F2" w14:textId="77777777" w:rsidR="00275F6B" w:rsidRDefault="00275F6B" w:rsidP="00275F6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F365F" w:rsidRPr="00CF365F" w14:paraId="35B4E1CB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34182B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90294C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8D363A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664561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809340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9DBF36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BD66F6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423DE3B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1168BC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EBABF7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31215C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D99F5D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C37D91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F365F" w:rsidRPr="00CF365F" w14:paraId="5F1AF5DC" w14:textId="77777777" w:rsidTr="00F03D9A">
        <w:tc>
          <w:tcPr>
            <w:tcW w:w="879" w:type="dxa"/>
          </w:tcPr>
          <w:p w14:paraId="7746F279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38.133</w:t>
            </w:r>
          </w:p>
        </w:tc>
        <w:tc>
          <w:tcPr>
            <w:tcW w:w="637" w:type="dxa"/>
          </w:tcPr>
          <w:p w14:paraId="77D101F7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6021</w:t>
            </w:r>
          </w:p>
        </w:tc>
        <w:tc>
          <w:tcPr>
            <w:tcW w:w="517" w:type="dxa"/>
          </w:tcPr>
          <w:p w14:paraId="2845643B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22FCE2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1E4C2E97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Big CR on RRM requirements for NR XR Phase 3</w:t>
            </w:r>
          </w:p>
        </w:tc>
        <w:tc>
          <w:tcPr>
            <w:tcW w:w="517" w:type="dxa"/>
          </w:tcPr>
          <w:p w14:paraId="6BA40B14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F49EF43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226C8D85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397DF94A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R4-2512355</w:t>
            </w:r>
          </w:p>
        </w:tc>
        <w:tc>
          <w:tcPr>
            <w:tcW w:w="1597" w:type="dxa"/>
          </w:tcPr>
          <w:p w14:paraId="30D15AC9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Nokia</w:t>
            </w:r>
          </w:p>
        </w:tc>
        <w:tc>
          <w:tcPr>
            <w:tcW w:w="1122" w:type="dxa"/>
          </w:tcPr>
          <w:p w14:paraId="6A948EC2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F365F">
              <w:rPr>
                <w:rFonts w:ascii="Calibri" w:eastAsia="Calibri" w:hAnsi="Calibri"/>
                <w:sz w:val="16"/>
                <w:szCs w:val="16"/>
                <w:lang w:eastAsia="en-US"/>
              </w:rPr>
              <w:t>NR_XR_Ph3-Core</w:t>
            </w:r>
          </w:p>
        </w:tc>
        <w:tc>
          <w:tcPr>
            <w:tcW w:w="2323" w:type="dxa"/>
          </w:tcPr>
          <w:p w14:paraId="60359C17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B2029D" w14:textId="77777777" w:rsidR="00CF365F" w:rsidRPr="00CF365F" w:rsidRDefault="00CF365F" w:rsidP="00CF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05E35B5" w14:textId="77777777" w:rsidR="00275F6B" w:rsidRDefault="00275F6B" w:rsidP="00275F6B"/>
    <w:p w14:paraId="49B80D23" w14:textId="77777777" w:rsidR="00275F6B" w:rsidRDefault="00275F6B" w:rsidP="00275F6B"/>
    <w:p w14:paraId="34DCDDC5" w14:textId="23E20893" w:rsidR="00275F6B" w:rsidRDefault="00275F6B" w:rsidP="00275F6B">
      <w:pPr>
        <w:pStyle w:val="Heading1"/>
      </w:pPr>
      <w:r>
        <w:rPr>
          <w:noProof/>
        </w:rPr>
        <w:t xml:space="preserve">List of CRs from RAN WG4 for AI </w:t>
      </w:r>
      <w:r w:rsidRPr="00BF1B1E">
        <w:rPr>
          <w:noProof/>
        </w:rPr>
        <w:t>9.</w:t>
      </w:r>
      <w:r w:rsidR="00933139">
        <w:rPr>
          <w:noProof/>
        </w:rPr>
        <w:t>6.4.6</w:t>
      </w:r>
    </w:p>
    <w:p w14:paraId="1834912E" w14:textId="0D4ED738" w:rsidR="00275F6B" w:rsidRDefault="00275F6B" w:rsidP="00275F6B">
      <w:pPr>
        <w:pStyle w:val="Heading2"/>
        <w:rPr>
          <w:rFonts w:cs="Arial"/>
          <w:noProof/>
        </w:rPr>
      </w:pPr>
      <w:r w:rsidRPr="00275F6B">
        <w:rPr>
          <w:noProof/>
        </w:rPr>
        <w:t>RP-2524</w:t>
      </w:r>
      <w:r>
        <w:rPr>
          <w:noProof/>
        </w:rPr>
        <w:t>34</w:t>
      </w:r>
    </w:p>
    <w:p w14:paraId="33B2578C" w14:textId="02879240" w:rsidR="00275F6B" w:rsidRPr="004347C0" w:rsidRDefault="00275F6B" w:rsidP="00275F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33139" w:rsidRPr="00933139">
        <w:rPr>
          <w:rFonts w:ascii="Arial" w:hAnsi="Arial" w:cs="Arial"/>
          <w:b/>
          <w:bCs/>
        </w:rPr>
        <w:t>RAN4 CRs to TRP_TRS_MIMO_OTA_Ph3</w:t>
      </w:r>
    </w:p>
    <w:p w14:paraId="0B93CAC2" w14:textId="78BCE948" w:rsidR="00275F6B" w:rsidRDefault="00275F6B" w:rsidP="00275F6B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BF1B1E">
        <w:rPr>
          <w:rFonts w:ascii="Arial" w:hAnsi="Arial" w:cs="Arial"/>
          <w:b/>
          <w:bCs/>
        </w:rPr>
        <w:t>9.</w:t>
      </w:r>
      <w:r w:rsidR="00933139">
        <w:rPr>
          <w:rFonts w:ascii="Arial" w:hAnsi="Arial" w:cs="Arial"/>
          <w:b/>
          <w:bCs/>
        </w:rPr>
        <w:t>6.4.6</w:t>
      </w:r>
    </w:p>
    <w:p w14:paraId="255924A0" w14:textId="77777777" w:rsidR="00275F6B" w:rsidRDefault="00275F6B" w:rsidP="00275F6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401A" w:rsidRPr="00E5401A" w14:paraId="2498C9F4" w14:textId="77777777" w:rsidTr="00F03D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7BDEB6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1BB804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6F71BB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6AEB93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DC3BAC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EA0416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AB883A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95D071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6A61CF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137051C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CBE4E1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718602F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2EB9C0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5401A" w:rsidRPr="00E5401A" w14:paraId="68877DA5" w14:textId="77777777" w:rsidTr="00F03D9A">
        <w:tc>
          <w:tcPr>
            <w:tcW w:w="879" w:type="dxa"/>
          </w:tcPr>
          <w:p w14:paraId="148848E5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38.161</w:t>
            </w:r>
          </w:p>
        </w:tc>
        <w:tc>
          <w:tcPr>
            <w:tcW w:w="637" w:type="dxa"/>
          </w:tcPr>
          <w:p w14:paraId="4B6135F5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0026</w:t>
            </w:r>
          </w:p>
        </w:tc>
        <w:tc>
          <w:tcPr>
            <w:tcW w:w="517" w:type="dxa"/>
          </w:tcPr>
          <w:p w14:paraId="6B5FDDC1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CB2894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27E08C29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CR to TS 38.161 on size 2 (width = 72mm) UE requirements</w:t>
            </w:r>
          </w:p>
        </w:tc>
        <w:tc>
          <w:tcPr>
            <w:tcW w:w="517" w:type="dxa"/>
          </w:tcPr>
          <w:p w14:paraId="6C6DC4ED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A28B59A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16CBB861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206D1624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R4-2511669</w:t>
            </w:r>
          </w:p>
        </w:tc>
        <w:tc>
          <w:tcPr>
            <w:tcW w:w="1597" w:type="dxa"/>
          </w:tcPr>
          <w:p w14:paraId="13F71FB3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vivo Mobile Com. (Chongqing)</w:t>
            </w:r>
          </w:p>
        </w:tc>
        <w:tc>
          <w:tcPr>
            <w:tcW w:w="1122" w:type="dxa"/>
          </w:tcPr>
          <w:p w14:paraId="0A87C77C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TRP_TRS_MIMO_OTA_Ph3-Core</w:t>
            </w:r>
          </w:p>
        </w:tc>
        <w:tc>
          <w:tcPr>
            <w:tcW w:w="2323" w:type="dxa"/>
          </w:tcPr>
          <w:p w14:paraId="15FC8F08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07D51D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5401A" w:rsidRPr="00E5401A" w14:paraId="4E606DAD" w14:textId="77777777" w:rsidTr="00F03D9A">
        <w:tc>
          <w:tcPr>
            <w:tcW w:w="879" w:type="dxa"/>
          </w:tcPr>
          <w:p w14:paraId="30EC010D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38.161</w:t>
            </w:r>
          </w:p>
        </w:tc>
        <w:tc>
          <w:tcPr>
            <w:tcW w:w="637" w:type="dxa"/>
          </w:tcPr>
          <w:p w14:paraId="68F12EF4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0027</w:t>
            </w:r>
          </w:p>
        </w:tc>
        <w:tc>
          <w:tcPr>
            <w:tcW w:w="517" w:type="dxa"/>
          </w:tcPr>
          <w:p w14:paraId="07A341AD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1B4711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3A821A03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CR for split measurement grids method for TRP/TRS measurements</w:t>
            </w:r>
          </w:p>
        </w:tc>
        <w:tc>
          <w:tcPr>
            <w:tcW w:w="517" w:type="dxa"/>
          </w:tcPr>
          <w:p w14:paraId="2C2CBFD4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BC80095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19.0.0</w:t>
            </w:r>
          </w:p>
        </w:tc>
        <w:tc>
          <w:tcPr>
            <w:tcW w:w="758" w:type="dxa"/>
          </w:tcPr>
          <w:p w14:paraId="52CB226E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55F4A8AE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R4-2512586</w:t>
            </w:r>
          </w:p>
        </w:tc>
        <w:tc>
          <w:tcPr>
            <w:tcW w:w="1597" w:type="dxa"/>
          </w:tcPr>
          <w:p w14:paraId="25F8096F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Nokia, Keysight Technologies UK Ltd</w:t>
            </w:r>
          </w:p>
        </w:tc>
        <w:tc>
          <w:tcPr>
            <w:tcW w:w="1122" w:type="dxa"/>
          </w:tcPr>
          <w:p w14:paraId="378EA238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TRP_TRS_MIMO_OTA_Ph3-Core</w:t>
            </w:r>
          </w:p>
        </w:tc>
        <w:tc>
          <w:tcPr>
            <w:tcW w:w="2323" w:type="dxa"/>
          </w:tcPr>
          <w:p w14:paraId="75F20F57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A.3.3.4</w:t>
            </w:r>
          </w:p>
        </w:tc>
        <w:tc>
          <w:tcPr>
            <w:tcW w:w="998" w:type="dxa"/>
          </w:tcPr>
          <w:p w14:paraId="62436401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E5401A" w:rsidRPr="00E5401A" w14:paraId="25BFF89C" w14:textId="77777777" w:rsidTr="00F03D9A">
        <w:tc>
          <w:tcPr>
            <w:tcW w:w="879" w:type="dxa"/>
          </w:tcPr>
          <w:p w14:paraId="645C7497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38.870</w:t>
            </w:r>
          </w:p>
        </w:tc>
        <w:tc>
          <w:tcPr>
            <w:tcW w:w="637" w:type="dxa"/>
          </w:tcPr>
          <w:p w14:paraId="49F1B087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0029</w:t>
            </w:r>
          </w:p>
        </w:tc>
        <w:tc>
          <w:tcPr>
            <w:tcW w:w="517" w:type="dxa"/>
          </w:tcPr>
          <w:p w14:paraId="580E058E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F8029C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4188F556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CR to add min measurement distance for 50cm QZ</w:t>
            </w:r>
          </w:p>
        </w:tc>
        <w:tc>
          <w:tcPr>
            <w:tcW w:w="517" w:type="dxa"/>
          </w:tcPr>
          <w:p w14:paraId="3E38B5D7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20A4CB87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6D20CC63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1E4DE3B5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R4-2509912</w:t>
            </w:r>
          </w:p>
        </w:tc>
        <w:tc>
          <w:tcPr>
            <w:tcW w:w="1597" w:type="dxa"/>
          </w:tcPr>
          <w:p w14:paraId="2D256667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Huawei, Ericsson, Rohde&amp;Schwarz</w:t>
            </w:r>
          </w:p>
        </w:tc>
        <w:tc>
          <w:tcPr>
            <w:tcW w:w="1122" w:type="dxa"/>
          </w:tcPr>
          <w:p w14:paraId="0ED65A7B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TRP_TRS_MIMO_OTA_Ph3-Core</w:t>
            </w:r>
          </w:p>
        </w:tc>
        <w:tc>
          <w:tcPr>
            <w:tcW w:w="2323" w:type="dxa"/>
          </w:tcPr>
          <w:p w14:paraId="5059EB16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7.7</w:t>
            </w:r>
          </w:p>
        </w:tc>
        <w:tc>
          <w:tcPr>
            <w:tcW w:w="998" w:type="dxa"/>
          </w:tcPr>
          <w:p w14:paraId="249C92FF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TS/TR ... CR </w:t>
            </w:r>
            <w:proofErr w:type="gramStart"/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... ;</w:t>
            </w:r>
            <w:proofErr w:type="gramEnd"/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TS/TR ... CR ... ; TS/TR ... CR ... </w:t>
            </w:r>
          </w:p>
        </w:tc>
      </w:tr>
      <w:tr w:rsidR="00E5401A" w:rsidRPr="00E5401A" w14:paraId="19DD0B9C" w14:textId="77777777" w:rsidTr="00F03D9A">
        <w:tc>
          <w:tcPr>
            <w:tcW w:w="879" w:type="dxa"/>
          </w:tcPr>
          <w:p w14:paraId="50B14672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38.870</w:t>
            </w:r>
          </w:p>
        </w:tc>
        <w:tc>
          <w:tcPr>
            <w:tcW w:w="637" w:type="dxa"/>
          </w:tcPr>
          <w:p w14:paraId="3BE87215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0032</w:t>
            </w:r>
          </w:p>
        </w:tc>
        <w:tc>
          <w:tcPr>
            <w:tcW w:w="517" w:type="dxa"/>
          </w:tcPr>
          <w:p w14:paraId="5F6D7455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14BF84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Rel-19</w:t>
            </w:r>
          </w:p>
        </w:tc>
        <w:tc>
          <w:tcPr>
            <w:tcW w:w="3045" w:type="dxa"/>
          </w:tcPr>
          <w:p w14:paraId="0803EE3E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Big CR to 38.870 for Rel-19 OTA Test methodologies</w:t>
            </w:r>
          </w:p>
        </w:tc>
        <w:tc>
          <w:tcPr>
            <w:tcW w:w="517" w:type="dxa"/>
          </w:tcPr>
          <w:p w14:paraId="19D77859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A30AE2B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19.1.0</w:t>
            </w:r>
          </w:p>
        </w:tc>
        <w:tc>
          <w:tcPr>
            <w:tcW w:w="758" w:type="dxa"/>
          </w:tcPr>
          <w:p w14:paraId="38969E88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RAN4#116</w:t>
            </w:r>
          </w:p>
        </w:tc>
        <w:tc>
          <w:tcPr>
            <w:tcW w:w="1119" w:type="dxa"/>
          </w:tcPr>
          <w:p w14:paraId="054CAB70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R4-2512902</w:t>
            </w:r>
          </w:p>
        </w:tc>
        <w:tc>
          <w:tcPr>
            <w:tcW w:w="1597" w:type="dxa"/>
          </w:tcPr>
          <w:p w14:paraId="6959ADF8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vivo, Keysight, Apple, Samsung, Qualcomm, Huawei, CAICT, Ericsson, Rohde&amp;Schwarz, Xiaomi, ETS-Lindgren, Nokia</w:t>
            </w:r>
          </w:p>
        </w:tc>
        <w:tc>
          <w:tcPr>
            <w:tcW w:w="1122" w:type="dxa"/>
          </w:tcPr>
          <w:p w14:paraId="3073EB78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5401A">
              <w:rPr>
                <w:rFonts w:ascii="Calibri" w:eastAsia="Calibri" w:hAnsi="Calibri"/>
                <w:sz w:val="16"/>
                <w:szCs w:val="16"/>
                <w:lang w:eastAsia="en-US"/>
              </w:rPr>
              <w:t>TRP_TRS_MIMO_OTA_Ph3-Core, Ambient_IoT_Solutions-Core</w:t>
            </w:r>
          </w:p>
        </w:tc>
        <w:tc>
          <w:tcPr>
            <w:tcW w:w="2323" w:type="dxa"/>
          </w:tcPr>
          <w:p w14:paraId="6A1D3568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96B650" w14:textId="77777777" w:rsidR="00E5401A" w:rsidRPr="00E5401A" w:rsidRDefault="00E5401A" w:rsidP="00E5401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4B34A86" w14:textId="77777777" w:rsidR="00275F6B" w:rsidRDefault="00275F6B" w:rsidP="00275F6B"/>
    <w:bookmarkEnd w:id="6"/>
    <w:bookmarkEnd w:id="7"/>
    <w:bookmarkEnd w:id="8"/>
    <w:p w14:paraId="173A23DD" w14:textId="77777777" w:rsidR="00C320DE" w:rsidRPr="00BB2DD7" w:rsidRDefault="00BB2DD7">
      <w:pPr>
        <w:rPr>
          <w:i/>
          <w:noProof/>
        </w:rPr>
      </w:pPr>
      <w:r w:rsidRPr="00BB2DD7">
        <w:rPr>
          <w:i/>
          <w:noProof/>
        </w:rPr>
        <w:t>End of document</w:t>
      </w:r>
    </w:p>
    <w:sectPr w:rsidR="00C320DE" w:rsidRPr="00BB2DD7" w:rsidSect="0058609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2D7E"/>
    <w:rsid w:val="0000377D"/>
    <w:rsid w:val="0000396E"/>
    <w:rsid w:val="0000427F"/>
    <w:rsid w:val="00005605"/>
    <w:rsid w:val="00005A22"/>
    <w:rsid w:val="000062D4"/>
    <w:rsid w:val="00006840"/>
    <w:rsid w:val="00007E35"/>
    <w:rsid w:val="00007F92"/>
    <w:rsid w:val="00010BC9"/>
    <w:rsid w:val="00011ADA"/>
    <w:rsid w:val="000126C5"/>
    <w:rsid w:val="000143F6"/>
    <w:rsid w:val="0001524E"/>
    <w:rsid w:val="0001568A"/>
    <w:rsid w:val="0001612C"/>
    <w:rsid w:val="00016FAD"/>
    <w:rsid w:val="000178CF"/>
    <w:rsid w:val="000208D1"/>
    <w:rsid w:val="00020B0C"/>
    <w:rsid w:val="000212FD"/>
    <w:rsid w:val="00023490"/>
    <w:rsid w:val="000235FB"/>
    <w:rsid w:val="00023FCA"/>
    <w:rsid w:val="00023FEB"/>
    <w:rsid w:val="00025092"/>
    <w:rsid w:val="000263F1"/>
    <w:rsid w:val="00026F23"/>
    <w:rsid w:val="00027C2D"/>
    <w:rsid w:val="00031502"/>
    <w:rsid w:val="000353C1"/>
    <w:rsid w:val="0003588D"/>
    <w:rsid w:val="00036843"/>
    <w:rsid w:val="000403F2"/>
    <w:rsid w:val="0004055D"/>
    <w:rsid w:val="00040E38"/>
    <w:rsid w:val="00042385"/>
    <w:rsid w:val="00042576"/>
    <w:rsid w:val="00044CA5"/>
    <w:rsid w:val="00046208"/>
    <w:rsid w:val="00046931"/>
    <w:rsid w:val="00046A04"/>
    <w:rsid w:val="00046DC8"/>
    <w:rsid w:val="00047E3E"/>
    <w:rsid w:val="0005124D"/>
    <w:rsid w:val="000517C7"/>
    <w:rsid w:val="00051DDC"/>
    <w:rsid w:val="0005210C"/>
    <w:rsid w:val="0005218E"/>
    <w:rsid w:val="0005278D"/>
    <w:rsid w:val="00053290"/>
    <w:rsid w:val="00053900"/>
    <w:rsid w:val="00056D5E"/>
    <w:rsid w:val="0005796C"/>
    <w:rsid w:val="00057F65"/>
    <w:rsid w:val="0006203E"/>
    <w:rsid w:val="0006240F"/>
    <w:rsid w:val="00062AA2"/>
    <w:rsid w:val="00063912"/>
    <w:rsid w:val="00066796"/>
    <w:rsid w:val="0006710C"/>
    <w:rsid w:val="00067F31"/>
    <w:rsid w:val="00072A0E"/>
    <w:rsid w:val="000766A5"/>
    <w:rsid w:val="00080FCE"/>
    <w:rsid w:val="0008114B"/>
    <w:rsid w:val="00081213"/>
    <w:rsid w:val="00081899"/>
    <w:rsid w:val="00083EF5"/>
    <w:rsid w:val="000858D5"/>
    <w:rsid w:val="00085C2E"/>
    <w:rsid w:val="00086AF7"/>
    <w:rsid w:val="000907A1"/>
    <w:rsid w:val="000916AA"/>
    <w:rsid w:val="000919BE"/>
    <w:rsid w:val="00092ED7"/>
    <w:rsid w:val="000938FE"/>
    <w:rsid w:val="0009561E"/>
    <w:rsid w:val="00095FCE"/>
    <w:rsid w:val="000A11F8"/>
    <w:rsid w:val="000A36FC"/>
    <w:rsid w:val="000A40F7"/>
    <w:rsid w:val="000A434D"/>
    <w:rsid w:val="000A4452"/>
    <w:rsid w:val="000A5301"/>
    <w:rsid w:val="000A70F8"/>
    <w:rsid w:val="000A7A73"/>
    <w:rsid w:val="000A7F0D"/>
    <w:rsid w:val="000B0492"/>
    <w:rsid w:val="000B0C11"/>
    <w:rsid w:val="000B13C6"/>
    <w:rsid w:val="000B184E"/>
    <w:rsid w:val="000B2DAF"/>
    <w:rsid w:val="000B3CCD"/>
    <w:rsid w:val="000B5124"/>
    <w:rsid w:val="000B5554"/>
    <w:rsid w:val="000C0038"/>
    <w:rsid w:val="000C0E87"/>
    <w:rsid w:val="000C0FF2"/>
    <w:rsid w:val="000C18B6"/>
    <w:rsid w:val="000C2FAE"/>
    <w:rsid w:val="000C38EA"/>
    <w:rsid w:val="000C4A5D"/>
    <w:rsid w:val="000C4E65"/>
    <w:rsid w:val="000C5264"/>
    <w:rsid w:val="000C5FE6"/>
    <w:rsid w:val="000C6B1F"/>
    <w:rsid w:val="000C6DC8"/>
    <w:rsid w:val="000D3F6E"/>
    <w:rsid w:val="000D594A"/>
    <w:rsid w:val="000D639E"/>
    <w:rsid w:val="000D6746"/>
    <w:rsid w:val="000E2779"/>
    <w:rsid w:val="000E402D"/>
    <w:rsid w:val="000E40F3"/>
    <w:rsid w:val="000E481D"/>
    <w:rsid w:val="000E50D4"/>
    <w:rsid w:val="000E52A6"/>
    <w:rsid w:val="000E5EFA"/>
    <w:rsid w:val="000E6AED"/>
    <w:rsid w:val="000E6CC8"/>
    <w:rsid w:val="000E7471"/>
    <w:rsid w:val="000E7834"/>
    <w:rsid w:val="000F00D8"/>
    <w:rsid w:val="000F066B"/>
    <w:rsid w:val="000F0CED"/>
    <w:rsid w:val="000F40F3"/>
    <w:rsid w:val="000F4A43"/>
    <w:rsid w:val="000F4ED7"/>
    <w:rsid w:val="0010468C"/>
    <w:rsid w:val="00106C38"/>
    <w:rsid w:val="001105E9"/>
    <w:rsid w:val="00114307"/>
    <w:rsid w:val="00115D62"/>
    <w:rsid w:val="001161AB"/>
    <w:rsid w:val="00116303"/>
    <w:rsid w:val="00116EB5"/>
    <w:rsid w:val="00121C0A"/>
    <w:rsid w:val="00122CD3"/>
    <w:rsid w:val="00130637"/>
    <w:rsid w:val="001306AE"/>
    <w:rsid w:val="0013191E"/>
    <w:rsid w:val="001327C3"/>
    <w:rsid w:val="00133252"/>
    <w:rsid w:val="00141699"/>
    <w:rsid w:val="0014181C"/>
    <w:rsid w:val="00142361"/>
    <w:rsid w:val="00142A25"/>
    <w:rsid w:val="001449F1"/>
    <w:rsid w:val="00145126"/>
    <w:rsid w:val="00145BD4"/>
    <w:rsid w:val="001461E7"/>
    <w:rsid w:val="00147981"/>
    <w:rsid w:val="00151547"/>
    <w:rsid w:val="00151FF5"/>
    <w:rsid w:val="0015280F"/>
    <w:rsid w:val="00153056"/>
    <w:rsid w:val="00157BBB"/>
    <w:rsid w:val="0016011D"/>
    <w:rsid w:val="0016104C"/>
    <w:rsid w:val="00162BBB"/>
    <w:rsid w:val="0016622C"/>
    <w:rsid w:val="001667C5"/>
    <w:rsid w:val="00170619"/>
    <w:rsid w:val="00174946"/>
    <w:rsid w:val="0017494A"/>
    <w:rsid w:val="00175703"/>
    <w:rsid w:val="00176300"/>
    <w:rsid w:val="00176FD8"/>
    <w:rsid w:val="00177FD7"/>
    <w:rsid w:val="00180D43"/>
    <w:rsid w:val="00180DEC"/>
    <w:rsid w:val="00181845"/>
    <w:rsid w:val="00181D3A"/>
    <w:rsid w:val="00182CD1"/>
    <w:rsid w:val="00183F98"/>
    <w:rsid w:val="0018511F"/>
    <w:rsid w:val="001878F3"/>
    <w:rsid w:val="0019145C"/>
    <w:rsid w:val="00191E04"/>
    <w:rsid w:val="0019200D"/>
    <w:rsid w:val="00193770"/>
    <w:rsid w:val="001939AF"/>
    <w:rsid w:val="00193C59"/>
    <w:rsid w:val="001964F4"/>
    <w:rsid w:val="001A453B"/>
    <w:rsid w:val="001A5153"/>
    <w:rsid w:val="001A6DE9"/>
    <w:rsid w:val="001B133C"/>
    <w:rsid w:val="001B1DF5"/>
    <w:rsid w:val="001B252E"/>
    <w:rsid w:val="001B2A06"/>
    <w:rsid w:val="001B322E"/>
    <w:rsid w:val="001B4B7A"/>
    <w:rsid w:val="001B64CD"/>
    <w:rsid w:val="001C1909"/>
    <w:rsid w:val="001C20E9"/>
    <w:rsid w:val="001C3D09"/>
    <w:rsid w:val="001C787C"/>
    <w:rsid w:val="001C79DD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46A"/>
    <w:rsid w:val="001E7FB7"/>
    <w:rsid w:val="001F25A3"/>
    <w:rsid w:val="001F2A38"/>
    <w:rsid w:val="001F306E"/>
    <w:rsid w:val="001F3729"/>
    <w:rsid w:val="001F4C0A"/>
    <w:rsid w:val="001F6F11"/>
    <w:rsid w:val="00201E6A"/>
    <w:rsid w:val="002047B1"/>
    <w:rsid w:val="0020716F"/>
    <w:rsid w:val="002107FB"/>
    <w:rsid w:val="00211146"/>
    <w:rsid w:val="0021179A"/>
    <w:rsid w:val="0021358A"/>
    <w:rsid w:val="00221C8A"/>
    <w:rsid w:val="00223EE4"/>
    <w:rsid w:val="002245CD"/>
    <w:rsid w:val="0022573F"/>
    <w:rsid w:val="00225749"/>
    <w:rsid w:val="00225CC1"/>
    <w:rsid w:val="00225E3C"/>
    <w:rsid w:val="002323EF"/>
    <w:rsid w:val="002335EB"/>
    <w:rsid w:val="0023502C"/>
    <w:rsid w:val="00237358"/>
    <w:rsid w:val="002402C1"/>
    <w:rsid w:val="002404BD"/>
    <w:rsid w:val="00240C8C"/>
    <w:rsid w:val="00242BBE"/>
    <w:rsid w:val="00243B5F"/>
    <w:rsid w:val="00243F63"/>
    <w:rsid w:val="00245EA7"/>
    <w:rsid w:val="0025230C"/>
    <w:rsid w:val="00252773"/>
    <w:rsid w:val="00255C65"/>
    <w:rsid w:val="002575B9"/>
    <w:rsid w:val="002577F2"/>
    <w:rsid w:val="00261171"/>
    <w:rsid w:val="0026330F"/>
    <w:rsid w:val="002633E5"/>
    <w:rsid w:val="00264F81"/>
    <w:rsid w:val="0027055A"/>
    <w:rsid w:val="00272A96"/>
    <w:rsid w:val="00274BEB"/>
    <w:rsid w:val="00275F6B"/>
    <w:rsid w:val="002764B4"/>
    <w:rsid w:val="00277052"/>
    <w:rsid w:val="00280ACB"/>
    <w:rsid w:val="00280E2B"/>
    <w:rsid w:val="002822AB"/>
    <w:rsid w:val="00282848"/>
    <w:rsid w:val="00283C95"/>
    <w:rsid w:val="00284BC2"/>
    <w:rsid w:val="002854A1"/>
    <w:rsid w:val="00286409"/>
    <w:rsid w:val="00286B9B"/>
    <w:rsid w:val="0028730D"/>
    <w:rsid w:val="0029186F"/>
    <w:rsid w:val="0029301E"/>
    <w:rsid w:val="00294C0A"/>
    <w:rsid w:val="00294C37"/>
    <w:rsid w:val="0029612D"/>
    <w:rsid w:val="002A1923"/>
    <w:rsid w:val="002A2781"/>
    <w:rsid w:val="002A4097"/>
    <w:rsid w:val="002A5492"/>
    <w:rsid w:val="002A56FB"/>
    <w:rsid w:val="002A7296"/>
    <w:rsid w:val="002B115D"/>
    <w:rsid w:val="002B1694"/>
    <w:rsid w:val="002B3F6E"/>
    <w:rsid w:val="002B45D8"/>
    <w:rsid w:val="002C144D"/>
    <w:rsid w:val="002C1FD6"/>
    <w:rsid w:val="002C233D"/>
    <w:rsid w:val="002C2B71"/>
    <w:rsid w:val="002C46CB"/>
    <w:rsid w:val="002C47CE"/>
    <w:rsid w:val="002C6089"/>
    <w:rsid w:val="002D0892"/>
    <w:rsid w:val="002D1CE9"/>
    <w:rsid w:val="002D202F"/>
    <w:rsid w:val="002D4C48"/>
    <w:rsid w:val="002D5825"/>
    <w:rsid w:val="002D5DD2"/>
    <w:rsid w:val="002D64E0"/>
    <w:rsid w:val="002E1DA8"/>
    <w:rsid w:val="002E2009"/>
    <w:rsid w:val="002E21E6"/>
    <w:rsid w:val="002E2948"/>
    <w:rsid w:val="002E338A"/>
    <w:rsid w:val="002E57D1"/>
    <w:rsid w:val="002E5AE0"/>
    <w:rsid w:val="002E70F4"/>
    <w:rsid w:val="002F1290"/>
    <w:rsid w:val="002F3979"/>
    <w:rsid w:val="003023E0"/>
    <w:rsid w:val="00302550"/>
    <w:rsid w:val="00303193"/>
    <w:rsid w:val="003043E1"/>
    <w:rsid w:val="00304865"/>
    <w:rsid w:val="00310555"/>
    <w:rsid w:val="0031255C"/>
    <w:rsid w:val="00312794"/>
    <w:rsid w:val="0031335B"/>
    <w:rsid w:val="0031391F"/>
    <w:rsid w:val="0031465B"/>
    <w:rsid w:val="00314D26"/>
    <w:rsid w:val="00317857"/>
    <w:rsid w:val="00317A5D"/>
    <w:rsid w:val="00317C4C"/>
    <w:rsid w:val="00317E65"/>
    <w:rsid w:val="00320826"/>
    <w:rsid w:val="003211AD"/>
    <w:rsid w:val="00324455"/>
    <w:rsid w:val="00326996"/>
    <w:rsid w:val="00330CBB"/>
    <w:rsid w:val="0033325F"/>
    <w:rsid w:val="00340116"/>
    <w:rsid w:val="003405A8"/>
    <w:rsid w:val="003406B4"/>
    <w:rsid w:val="00340782"/>
    <w:rsid w:val="00342F97"/>
    <w:rsid w:val="00343091"/>
    <w:rsid w:val="003430AB"/>
    <w:rsid w:val="00344513"/>
    <w:rsid w:val="0034542A"/>
    <w:rsid w:val="00345C07"/>
    <w:rsid w:val="00346462"/>
    <w:rsid w:val="00346B4E"/>
    <w:rsid w:val="0035017D"/>
    <w:rsid w:val="00350B38"/>
    <w:rsid w:val="00352079"/>
    <w:rsid w:val="00356290"/>
    <w:rsid w:val="00361A1C"/>
    <w:rsid w:val="00362CF4"/>
    <w:rsid w:val="0036318B"/>
    <w:rsid w:val="003632FB"/>
    <w:rsid w:val="00363A85"/>
    <w:rsid w:val="0036459A"/>
    <w:rsid w:val="00364B37"/>
    <w:rsid w:val="003652A8"/>
    <w:rsid w:val="00366F69"/>
    <w:rsid w:val="003700A0"/>
    <w:rsid w:val="00373DD0"/>
    <w:rsid w:val="0037706F"/>
    <w:rsid w:val="003776E6"/>
    <w:rsid w:val="00377D43"/>
    <w:rsid w:val="00382AE3"/>
    <w:rsid w:val="00385375"/>
    <w:rsid w:val="00385CE2"/>
    <w:rsid w:val="00390145"/>
    <w:rsid w:val="00390E92"/>
    <w:rsid w:val="00392210"/>
    <w:rsid w:val="003935C9"/>
    <w:rsid w:val="00393DEA"/>
    <w:rsid w:val="00395099"/>
    <w:rsid w:val="0039629E"/>
    <w:rsid w:val="00396C78"/>
    <w:rsid w:val="00397520"/>
    <w:rsid w:val="003B3435"/>
    <w:rsid w:val="003B34AC"/>
    <w:rsid w:val="003B3BDE"/>
    <w:rsid w:val="003B5965"/>
    <w:rsid w:val="003B5B40"/>
    <w:rsid w:val="003B6599"/>
    <w:rsid w:val="003B6A09"/>
    <w:rsid w:val="003B6AD2"/>
    <w:rsid w:val="003B6CAE"/>
    <w:rsid w:val="003B7B38"/>
    <w:rsid w:val="003C0BAB"/>
    <w:rsid w:val="003C0CF2"/>
    <w:rsid w:val="003C2C79"/>
    <w:rsid w:val="003C327F"/>
    <w:rsid w:val="003C347C"/>
    <w:rsid w:val="003C4C20"/>
    <w:rsid w:val="003C5D2E"/>
    <w:rsid w:val="003D06CC"/>
    <w:rsid w:val="003D0E11"/>
    <w:rsid w:val="003D4A79"/>
    <w:rsid w:val="003D53DD"/>
    <w:rsid w:val="003D53F3"/>
    <w:rsid w:val="003D7448"/>
    <w:rsid w:val="003E00E4"/>
    <w:rsid w:val="003E04B0"/>
    <w:rsid w:val="003E7076"/>
    <w:rsid w:val="003E71E3"/>
    <w:rsid w:val="003E7563"/>
    <w:rsid w:val="003E775C"/>
    <w:rsid w:val="003F1122"/>
    <w:rsid w:val="003F335E"/>
    <w:rsid w:val="003F586F"/>
    <w:rsid w:val="003F7F8D"/>
    <w:rsid w:val="0040096D"/>
    <w:rsid w:val="00400981"/>
    <w:rsid w:val="00401324"/>
    <w:rsid w:val="004024EF"/>
    <w:rsid w:val="0040496C"/>
    <w:rsid w:val="004050D2"/>
    <w:rsid w:val="0040593F"/>
    <w:rsid w:val="00405F98"/>
    <w:rsid w:val="00406B6C"/>
    <w:rsid w:val="00406D8C"/>
    <w:rsid w:val="00410957"/>
    <w:rsid w:val="00414648"/>
    <w:rsid w:val="0041506F"/>
    <w:rsid w:val="004169B4"/>
    <w:rsid w:val="00421306"/>
    <w:rsid w:val="0042202C"/>
    <w:rsid w:val="00425493"/>
    <w:rsid w:val="00425974"/>
    <w:rsid w:val="00427384"/>
    <w:rsid w:val="00430FD7"/>
    <w:rsid w:val="00431398"/>
    <w:rsid w:val="00431625"/>
    <w:rsid w:val="0043162A"/>
    <w:rsid w:val="0043233A"/>
    <w:rsid w:val="004347C0"/>
    <w:rsid w:val="00434D63"/>
    <w:rsid w:val="00436676"/>
    <w:rsid w:val="004374BE"/>
    <w:rsid w:val="00437FAE"/>
    <w:rsid w:val="004405F7"/>
    <w:rsid w:val="00445D29"/>
    <w:rsid w:val="00447511"/>
    <w:rsid w:val="00451A71"/>
    <w:rsid w:val="00452286"/>
    <w:rsid w:val="0045288F"/>
    <w:rsid w:val="004529D6"/>
    <w:rsid w:val="00452EA5"/>
    <w:rsid w:val="00452EF6"/>
    <w:rsid w:val="00454EBD"/>
    <w:rsid w:val="00460914"/>
    <w:rsid w:val="00461087"/>
    <w:rsid w:val="00461216"/>
    <w:rsid w:val="00464261"/>
    <w:rsid w:val="00464E6C"/>
    <w:rsid w:val="0046520D"/>
    <w:rsid w:val="004657FE"/>
    <w:rsid w:val="00467B05"/>
    <w:rsid w:val="004704BC"/>
    <w:rsid w:val="0047056B"/>
    <w:rsid w:val="00472DDB"/>
    <w:rsid w:val="004730D5"/>
    <w:rsid w:val="00473297"/>
    <w:rsid w:val="00473398"/>
    <w:rsid w:val="00476C9E"/>
    <w:rsid w:val="00480259"/>
    <w:rsid w:val="00482090"/>
    <w:rsid w:val="004829DE"/>
    <w:rsid w:val="00482F36"/>
    <w:rsid w:val="00483862"/>
    <w:rsid w:val="004838B9"/>
    <w:rsid w:val="00484D71"/>
    <w:rsid w:val="0048664C"/>
    <w:rsid w:val="004866F8"/>
    <w:rsid w:val="00487432"/>
    <w:rsid w:val="0049001D"/>
    <w:rsid w:val="004903C5"/>
    <w:rsid w:val="004906B3"/>
    <w:rsid w:val="00490EFE"/>
    <w:rsid w:val="004921E9"/>
    <w:rsid w:val="0049545C"/>
    <w:rsid w:val="00496A4C"/>
    <w:rsid w:val="00496F75"/>
    <w:rsid w:val="00497BEC"/>
    <w:rsid w:val="00497D96"/>
    <w:rsid w:val="004A023C"/>
    <w:rsid w:val="004A05C5"/>
    <w:rsid w:val="004A0B34"/>
    <w:rsid w:val="004A1932"/>
    <w:rsid w:val="004A1956"/>
    <w:rsid w:val="004A45F1"/>
    <w:rsid w:val="004A7A0A"/>
    <w:rsid w:val="004A7F08"/>
    <w:rsid w:val="004B0069"/>
    <w:rsid w:val="004B155D"/>
    <w:rsid w:val="004B2F5A"/>
    <w:rsid w:val="004B36D7"/>
    <w:rsid w:val="004B4808"/>
    <w:rsid w:val="004B6622"/>
    <w:rsid w:val="004C0241"/>
    <w:rsid w:val="004C0E46"/>
    <w:rsid w:val="004C242C"/>
    <w:rsid w:val="004C3B64"/>
    <w:rsid w:val="004C63EA"/>
    <w:rsid w:val="004C666D"/>
    <w:rsid w:val="004D01CB"/>
    <w:rsid w:val="004D0229"/>
    <w:rsid w:val="004D02F1"/>
    <w:rsid w:val="004D03AF"/>
    <w:rsid w:val="004D1C15"/>
    <w:rsid w:val="004D21A7"/>
    <w:rsid w:val="004D372B"/>
    <w:rsid w:val="004D3D27"/>
    <w:rsid w:val="004D3D8F"/>
    <w:rsid w:val="004D453B"/>
    <w:rsid w:val="004D5F2A"/>
    <w:rsid w:val="004D7ADB"/>
    <w:rsid w:val="004E1797"/>
    <w:rsid w:val="004E1F04"/>
    <w:rsid w:val="004E394F"/>
    <w:rsid w:val="004E5032"/>
    <w:rsid w:val="004E535C"/>
    <w:rsid w:val="004E67D1"/>
    <w:rsid w:val="004E6D91"/>
    <w:rsid w:val="004E6F5F"/>
    <w:rsid w:val="004F007B"/>
    <w:rsid w:val="004F12BC"/>
    <w:rsid w:val="004F1A4B"/>
    <w:rsid w:val="004F22BC"/>
    <w:rsid w:val="004F5148"/>
    <w:rsid w:val="004F79D4"/>
    <w:rsid w:val="005005F1"/>
    <w:rsid w:val="00500AAD"/>
    <w:rsid w:val="00500C05"/>
    <w:rsid w:val="0050128D"/>
    <w:rsid w:val="0050179C"/>
    <w:rsid w:val="00501921"/>
    <w:rsid w:val="0050211E"/>
    <w:rsid w:val="005032B1"/>
    <w:rsid w:val="005061AA"/>
    <w:rsid w:val="005105E7"/>
    <w:rsid w:val="00510EEB"/>
    <w:rsid w:val="00512C52"/>
    <w:rsid w:val="00513D29"/>
    <w:rsid w:val="00514546"/>
    <w:rsid w:val="00514C73"/>
    <w:rsid w:val="00517A79"/>
    <w:rsid w:val="00521064"/>
    <w:rsid w:val="00523C3D"/>
    <w:rsid w:val="00523E70"/>
    <w:rsid w:val="0052420B"/>
    <w:rsid w:val="00524994"/>
    <w:rsid w:val="005275A3"/>
    <w:rsid w:val="00530E65"/>
    <w:rsid w:val="005311F6"/>
    <w:rsid w:val="00531779"/>
    <w:rsid w:val="00531C6A"/>
    <w:rsid w:val="00532FDB"/>
    <w:rsid w:val="00534354"/>
    <w:rsid w:val="005349FD"/>
    <w:rsid w:val="00534B9C"/>
    <w:rsid w:val="00536BEE"/>
    <w:rsid w:val="00536D41"/>
    <w:rsid w:val="00536F87"/>
    <w:rsid w:val="00537EDF"/>
    <w:rsid w:val="00537F35"/>
    <w:rsid w:val="00540D3E"/>
    <w:rsid w:val="00541A9B"/>
    <w:rsid w:val="00541E81"/>
    <w:rsid w:val="0054321B"/>
    <w:rsid w:val="00543F46"/>
    <w:rsid w:val="005440A6"/>
    <w:rsid w:val="00546D57"/>
    <w:rsid w:val="00546E44"/>
    <w:rsid w:val="00552057"/>
    <w:rsid w:val="00552401"/>
    <w:rsid w:val="0055264A"/>
    <w:rsid w:val="005537B1"/>
    <w:rsid w:val="0055675E"/>
    <w:rsid w:val="00556A3C"/>
    <w:rsid w:val="00560836"/>
    <w:rsid w:val="00560D56"/>
    <w:rsid w:val="0056172D"/>
    <w:rsid w:val="005625EB"/>
    <w:rsid w:val="00562D45"/>
    <w:rsid w:val="0056389F"/>
    <w:rsid w:val="00563B73"/>
    <w:rsid w:val="0056582F"/>
    <w:rsid w:val="005671B3"/>
    <w:rsid w:val="0057006F"/>
    <w:rsid w:val="00574065"/>
    <w:rsid w:val="005752F7"/>
    <w:rsid w:val="00575804"/>
    <w:rsid w:val="00576BE5"/>
    <w:rsid w:val="00577EF1"/>
    <w:rsid w:val="00577F88"/>
    <w:rsid w:val="0058015A"/>
    <w:rsid w:val="00580165"/>
    <w:rsid w:val="005804DD"/>
    <w:rsid w:val="005821FA"/>
    <w:rsid w:val="0058288A"/>
    <w:rsid w:val="00582B98"/>
    <w:rsid w:val="00582E06"/>
    <w:rsid w:val="00583307"/>
    <w:rsid w:val="005844D4"/>
    <w:rsid w:val="00584884"/>
    <w:rsid w:val="00586093"/>
    <w:rsid w:val="00586E5A"/>
    <w:rsid w:val="00590F48"/>
    <w:rsid w:val="005946A8"/>
    <w:rsid w:val="00595A84"/>
    <w:rsid w:val="00596826"/>
    <w:rsid w:val="00596A02"/>
    <w:rsid w:val="00596B91"/>
    <w:rsid w:val="005A046D"/>
    <w:rsid w:val="005A18E7"/>
    <w:rsid w:val="005A1EE7"/>
    <w:rsid w:val="005A43AE"/>
    <w:rsid w:val="005A55AE"/>
    <w:rsid w:val="005A57BE"/>
    <w:rsid w:val="005A596E"/>
    <w:rsid w:val="005A6E3D"/>
    <w:rsid w:val="005B03B2"/>
    <w:rsid w:val="005B1B58"/>
    <w:rsid w:val="005B2F02"/>
    <w:rsid w:val="005B369E"/>
    <w:rsid w:val="005B3E7B"/>
    <w:rsid w:val="005B481F"/>
    <w:rsid w:val="005B604A"/>
    <w:rsid w:val="005B68D0"/>
    <w:rsid w:val="005B7CFB"/>
    <w:rsid w:val="005C03F3"/>
    <w:rsid w:val="005C0539"/>
    <w:rsid w:val="005C3431"/>
    <w:rsid w:val="005C3628"/>
    <w:rsid w:val="005C51C7"/>
    <w:rsid w:val="005C5CAE"/>
    <w:rsid w:val="005C6064"/>
    <w:rsid w:val="005C69A3"/>
    <w:rsid w:val="005C7395"/>
    <w:rsid w:val="005C7CD5"/>
    <w:rsid w:val="005D0CA0"/>
    <w:rsid w:val="005D22BC"/>
    <w:rsid w:val="005D3449"/>
    <w:rsid w:val="005D737B"/>
    <w:rsid w:val="005E06E2"/>
    <w:rsid w:val="005E1096"/>
    <w:rsid w:val="005E10FE"/>
    <w:rsid w:val="005E14E4"/>
    <w:rsid w:val="005E58C2"/>
    <w:rsid w:val="005E5964"/>
    <w:rsid w:val="005E6C72"/>
    <w:rsid w:val="005F1D5D"/>
    <w:rsid w:val="005F247C"/>
    <w:rsid w:val="005F5C4B"/>
    <w:rsid w:val="005F6AED"/>
    <w:rsid w:val="005F7DE3"/>
    <w:rsid w:val="0060033B"/>
    <w:rsid w:val="00603A8C"/>
    <w:rsid w:val="006056D3"/>
    <w:rsid w:val="00606515"/>
    <w:rsid w:val="00607778"/>
    <w:rsid w:val="006118E4"/>
    <w:rsid w:val="006118F1"/>
    <w:rsid w:val="00611956"/>
    <w:rsid w:val="00612674"/>
    <w:rsid w:val="0061295D"/>
    <w:rsid w:val="00614EA7"/>
    <w:rsid w:val="0061518C"/>
    <w:rsid w:val="00615B99"/>
    <w:rsid w:val="00616C6E"/>
    <w:rsid w:val="00620F74"/>
    <w:rsid w:val="006217FF"/>
    <w:rsid w:val="00624072"/>
    <w:rsid w:val="00626255"/>
    <w:rsid w:val="00626783"/>
    <w:rsid w:val="00626D72"/>
    <w:rsid w:val="006312EA"/>
    <w:rsid w:val="00631345"/>
    <w:rsid w:val="0063194E"/>
    <w:rsid w:val="00632DAB"/>
    <w:rsid w:val="006345ED"/>
    <w:rsid w:val="006350A7"/>
    <w:rsid w:val="00636673"/>
    <w:rsid w:val="00642788"/>
    <w:rsid w:val="00650A05"/>
    <w:rsid w:val="0065215D"/>
    <w:rsid w:val="0065387E"/>
    <w:rsid w:val="006538CC"/>
    <w:rsid w:val="00653D8E"/>
    <w:rsid w:val="006545DE"/>
    <w:rsid w:val="006571AE"/>
    <w:rsid w:val="006571EF"/>
    <w:rsid w:val="006608CB"/>
    <w:rsid w:val="00660ACC"/>
    <w:rsid w:val="006610D8"/>
    <w:rsid w:val="0066211E"/>
    <w:rsid w:val="0066365E"/>
    <w:rsid w:val="006647EE"/>
    <w:rsid w:val="00666061"/>
    <w:rsid w:val="00666F8B"/>
    <w:rsid w:val="006718D2"/>
    <w:rsid w:val="0067266E"/>
    <w:rsid w:val="00674150"/>
    <w:rsid w:val="00675007"/>
    <w:rsid w:val="00680047"/>
    <w:rsid w:val="00680D0D"/>
    <w:rsid w:val="00681435"/>
    <w:rsid w:val="00683BF3"/>
    <w:rsid w:val="00686BBC"/>
    <w:rsid w:val="00687443"/>
    <w:rsid w:val="00687DC2"/>
    <w:rsid w:val="0069241A"/>
    <w:rsid w:val="00692EFB"/>
    <w:rsid w:val="006960A9"/>
    <w:rsid w:val="006962C7"/>
    <w:rsid w:val="00697622"/>
    <w:rsid w:val="00697A35"/>
    <w:rsid w:val="00697D3D"/>
    <w:rsid w:val="006A2C74"/>
    <w:rsid w:val="006A35F6"/>
    <w:rsid w:val="006A421F"/>
    <w:rsid w:val="006A71BB"/>
    <w:rsid w:val="006B06D0"/>
    <w:rsid w:val="006B333B"/>
    <w:rsid w:val="006B38D1"/>
    <w:rsid w:val="006B41E9"/>
    <w:rsid w:val="006B496B"/>
    <w:rsid w:val="006B530F"/>
    <w:rsid w:val="006B68E4"/>
    <w:rsid w:val="006B69DA"/>
    <w:rsid w:val="006B783D"/>
    <w:rsid w:val="006C231E"/>
    <w:rsid w:val="006C27FA"/>
    <w:rsid w:val="006C3153"/>
    <w:rsid w:val="006C7CD7"/>
    <w:rsid w:val="006D059E"/>
    <w:rsid w:val="006D0E79"/>
    <w:rsid w:val="006D2F59"/>
    <w:rsid w:val="006D3571"/>
    <w:rsid w:val="006D39D0"/>
    <w:rsid w:val="006D3E7A"/>
    <w:rsid w:val="006E06D2"/>
    <w:rsid w:val="006E1163"/>
    <w:rsid w:val="006E2829"/>
    <w:rsid w:val="006E3D68"/>
    <w:rsid w:val="006E4673"/>
    <w:rsid w:val="006E6788"/>
    <w:rsid w:val="006F13F4"/>
    <w:rsid w:val="006F1D50"/>
    <w:rsid w:val="006F2D03"/>
    <w:rsid w:val="006F581E"/>
    <w:rsid w:val="006F5F57"/>
    <w:rsid w:val="006F7AC7"/>
    <w:rsid w:val="006F7AE8"/>
    <w:rsid w:val="00700CA7"/>
    <w:rsid w:val="00702FB8"/>
    <w:rsid w:val="00703EC4"/>
    <w:rsid w:val="00704028"/>
    <w:rsid w:val="00704353"/>
    <w:rsid w:val="007052B0"/>
    <w:rsid w:val="00707E82"/>
    <w:rsid w:val="00710D8D"/>
    <w:rsid w:val="00712386"/>
    <w:rsid w:val="0071293D"/>
    <w:rsid w:val="00715709"/>
    <w:rsid w:val="00715FAF"/>
    <w:rsid w:val="00717925"/>
    <w:rsid w:val="00717F02"/>
    <w:rsid w:val="0072019C"/>
    <w:rsid w:val="00725FE1"/>
    <w:rsid w:val="00730390"/>
    <w:rsid w:val="0073489D"/>
    <w:rsid w:val="00736074"/>
    <w:rsid w:val="00736AEC"/>
    <w:rsid w:val="00736E5B"/>
    <w:rsid w:val="0074068F"/>
    <w:rsid w:val="00742378"/>
    <w:rsid w:val="00743132"/>
    <w:rsid w:val="007433B7"/>
    <w:rsid w:val="0074345A"/>
    <w:rsid w:val="0074393C"/>
    <w:rsid w:val="007458CE"/>
    <w:rsid w:val="007464F4"/>
    <w:rsid w:val="00746B5C"/>
    <w:rsid w:val="00746D47"/>
    <w:rsid w:val="00751A32"/>
    <w:rsid w:val="0075217C"/>
    <w:rsid w:val="00753967"/>
    <w:rsid w:val="007545BC"/>
    <w:rsid w:val="007548AA"/>
    <w:rsid w:val="00754D2C"/>
    <w:rsid w:val="00756953"/>
    <w:rsid w:val="00756E80"/>
    <w:rsid w:val="007614F3"/>
    <w:rsid w:val="00763AF3"/>
    <w:rsid w:val="00763D6E"/>
    <w:rsid w:val="00764D8A"/>
    <w:rsid w:val="00767345"/>
    <w:rsid w:val="00767389"/>
    <w:rsid w:val="007678B8"/>
    <w:rsid w:val="00767EE7"/>
    <w:rsid w:val="00772A39"/>
    <w:rsid w:val="00772D9F"/>
    <w:rsid w:val="007742AA"/>
    <w:rsid w:val="007808B6"/>
    <w:rsid w:val="00782052"/>
    <w:rsid w:val="00784730"/>
    <w:rsid w:val="00785B32"/>
    <w:rsid w:val="0078705C"/>
    <w:rsid w:val="00790369"/>
    <w:rsid w:val="00792B24"/>
    <w:rsid w:val="007930CE"/>
    <w:rsid w:val="007941C0"/>
    <w:rsid w:val="007955BA"/>
    <w:rsid w:val="007A0529"/>
    <w:rsid w:val="007A0FD2"/>
    <w:rsid w:val="007A1098"/>
    <w:rsid w:val="007A2166"/>
    <w:rsid w:val="007A2CA3"/>
    <w:rsid w:val="007A3743"/>
    <w:rsid w:val="007A7A26"/>
    <w:rsid w:val="007A7B76"/>
    <w:rsid w:val="007B032D"/>
    <w:rsid w:val="007B0A18"/>
    <w:rsid w:val="007B0D34"/>
    <w:rsid w:val="007B14F9"/>
    <w:rsid w:val="007B16F1"/>
    <w:rsid w:val="007B2060"/>
    <w:rsid w:val="007B22FD"/>
    <w:rsid w:val="007B3249"/>
    <w:rsid w:val="007B50A6"/>
    <w:rsid w:val="007C0054"/>
    <w:rsid w:val="007C2BB1"/>
    <w:rsid w:val="007C2FD1"/>
    <w:rsid w:val="007C4C08"/>
    <w:rsid w:val="007C5EFF"/>
    <w:rsid w:val="007C6387"/>
    <w:rsid w:val="007C6583"/>
    <w:rsid w:val="007C69A5"/>
    <w:rsid w:val="007C795C"/>
    <w:rsid w:val="007D006E"/>
    <w:rsid w:val="007D20FC"/>
    <w:rsid w:val="007D24B8"/>
    <w:rsid w:val="007D28A8"/>
    <w:rsid w:val="007D4B24"/>
    <w:rsid w:val="007D6A9C"/>
    <w:rsid w:val="007D7FFB"/>
    <w:rsid w:val="007E5961"/>
    <w:rsid w:val="007E71EA"/>
    <w:rsid w:val="007E7253"/>
    <w:rsid w:val="007F01F3"/>
    <w:rsid w:val="007F03F1"/>
    <w:rsid w:val="007F218F"/>
    <w:rsid w:val="007F24F7"/>
    <w:rsid w:val="007F26FB"/>
    <w:rsid w:val="007F31DE"/>
    <w:rsid w:val="007F423F"/>
    <w:rsid w:val="007F53FD"/>
    <w:rsid w:val="007F63C6"/>
    <w:rsid w:val="007F6AEC"/>
    <w:rsid w:val="007F7C21"/>
    <w:rsid w:val="00800EA0"/>
    <w:rsid w:val="00800FF4"/>
    <w:rsid w:val="00801926"/>
    <w:rsid w:val="00801C54"/>
    <w:rsid w:val="0080265E"/>
    <w:rsid w:val="00802834"/>
    <w:rsid w:val="008028B6"/>
    <w:rsid w:val="00803058"/>
    <w:rsid w:val="0080735A"/>
    <w:rsid w:val="008110D0"/>
    <w:rsid w:val="00811C5F"/>
    <w:rsid w:val="008130DE"/>
    <w:rsid w:val="00813B80"/>
    <w:rsid w:val="0081443E"/>
    <w:rsid w:val="008146DA"/>
    <w:rsid w:val="00816AAC"/>
    <w:rsid w:val="0082093E"/>
    <w:rsid w:val="00820D86"/>
    <w:rsid w:val="008218BB"/>
    <w:rsid w:val="00822765"/>
    <w:rsid w:val="0082308F"/>
    <w:rsid w:val="0082318C"/>
    <w:rsid w:val="00825311"/>
    <w:rsid w:val="008255BC"/>
    <w:rsid w:val="008265C4"/>
    <w:rsid w:val="00826DF1"/>
    <w:rsid w:val="008278FF"/>
    <w:rsid w:val="00833640"/>
    <w:rsid w:val="00834B45"/>
    <w:rsid w:val="0083560E"/>
    <w:rsid w:val="00841A1D"/>
    <w:rsid w:val="00841A61"/>
    <w:rsid w:val="00841B8A"/>
    <w:rsid w:val="00845F1C"/>
    <w:rsid w:val="0084671D"/>
    <w:rsid w:val="00847F4C"/>
    <w:rsid w:val="0085086A"/>
    <w:rsid w:val="00852BAC"/>
    <w:rsid w:val="008536C1"/>
    <w:rsid w:val="00854649"/>
    <w:rsid w:val="00855BC9"/>
    <w:rsid w:val="008578D3"/>
    <w:rsid w:val="00857C3C"/>
    <w:rsid w:val="00857E2D"/>
    <w:rsid w:val="00857FE4"/>
    <w:rsid w:val="0086032B"/>
    <w:rsid w:val="00863BA3"/>
    <w:rsid w:val="008644BC"/>
    <w:rsid w:val="00864C66"/>
    <w:rsid w:val="0086725E"/>
    <w:rsid w:val="00867B5D"/>
    <w:rsid w:val="00873A0E"/>
    <w:rsid w:val="00876160"/>
    <w:rsid w:val="00877002"/>
    <w:rsid w:val="00877262"/>
    <w:rsid w:val="008808A9"/>
    <w:rsid w:val="00880D05"/>
    <w:rsid w:val="00883218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68FD"/>
    <w:rsid w:val="00897ED7"/>
    <w:rsid w:val="008A0122"/>
    <w:rsid w:val="008A029F"/>
    <w:rsid w:val="008A040A"/>
    <w:rsid w:val="008A4171"/>
    <w:rsid w:val="008A5444"/>
    <w:rsid w:val="008B01AA"/>
    <w:rsid w:val="008B17E6"/>
    <w:rsid w:val="008B1B4A"/>
    <w:rsid w:val="008B5AF7"/>
    <w:rsid w:val="008B6E56"/>
    <w:rsid w:val="008C12C9"/>
    <w:rsid w:val="008C1883"/>
    <w:rsid w:val="008C1964"/>
    <w:rsid w:val="008C211A"/>
    <w:rsid w:val="008C38D0"/>
    <w:rsid w:val="008C723A"/>
    <w:rsid w:val="008D01B1"/>
    <w:rsid w:val="008D02E3"/>
    <w:rsid w:val="008D0D4E"/>
    <w:rsid w:val="008D0FD4"/>
    <w:rsid w:val="008D10ED"/>
    <w:rsid w:val="008D2706"/>
    <w:rsid w:val="008D393E"/>
    <w:rsid w:val="008D418C"/>
    <w:rsid w:val="008D6A54"/>
    <w:rsid w:val="008E08C1"/>
    <w:rsid w:val="008E0ECD"/>
    <w:rsid w:val="008E20BA"/>
    <w:rsid w:val="008E20D9"/>
    <w:rsid w:val="008E2559"/>
    <w:rsid w:val="008E2BCC"/>
    <w:rsid w:val="008E39BF"/>
    <w:rsid w:val="008E3E8A"/>
    <w:rsid w:val="008E3EFE"/>
    <w:rsid w:val="008E418C"/>
    <w:rsid w:val="008E42B5"/>
    <w:rsid w:val="008E52C5"/>
    <w:rsid w:val="008E5A7D"/>
    <w:rsid w:val="008E740D"/>
    <w:rsid w:val="008E7F27"/>
    <w:rsid w:val="008F37F6"/>
    <w:rsid w:val="008F38B0"/>
    <w:rsid w:val="008F4987"/>
    <w:rsid w:val="008F5237"/>
    <w:rsid w:val="00900F3C"/>
    <w:rsid w:val="00903FDF"/>
    <w:rsid w:val="009046ED"/>
    <w:rsid w:val="00904AC6"/>
    <w:rsid w:val="00913828"/>
    <w:rsid w:val="009151A3"/>
    <w:rsid w:val="00915E08"/>
    <w:rsid w:val="009167EF"/>
    <w:rsid w:val="009202A3"/>
    <w:rsid w:val="0092184B"/>
    <w:rsid w:val="00921A82"/>
    <w:rsid w:val="00924348"/>
    <w:rsid w:val="00925EF9"/>
    <w:rsid w:val="0092635F"/>
    <w:rsid w:val="009305D4"/>
    <w:rsid w:val="00933139"/>
    <w:rsid w:val="0093415A"/>
    <w:rsid w:val="00934442"/>
    <w:rsid w:val="009345AF"/>
    <w:rsid w:val="00935FA1"/>
    <w:rsid w:val="00940E68"/>
    <w:rsid w:val="00941865"/>
    <w:rsid w:val="0094388D"/>
    <w:rsid w:val="00944133"/>
    <w:rsid w:val="00945C06"/>
    <w:rsid w:val="00945E94"/>
    <w:rsid w:val="0094623F"/>
    <w:rsid w:val="0094720D"/>
    <w:rsid w:val="0094757C"/>
    <w:rsid w:val="00952728"/>
    <w:rsid w:val="00952733"/>
    <w:rsid w:val="0095383F"/>
    <w:rsid w:val="009556D9"/>
    <w:rsid w:val="00955F02"/>
    <w:rsid w:val="00960DE2"/>
    <w:rsid w:val="00963C9A"/>
    <w:rsid w:val="00963F43"/>
    <w:rsid w:val="009672D1"/>
    <w:rsid w:val="009677E5"/>
    <w:rsid w:val="009705B2"/>
    <w:rsid w:val="009740DA"/>
    <w:rsid w:val="00976916"/>
    <w:rsid w:val="00976EB0"/>
    <w:rsid w:val="00976F3F"/>
    <w:rsid w:val="00981964"/>
    <w:rsid w:val="00981C4E"/>
    <w:rsid w:val="0098214B"/>
    <w:rsid w:val="0098390D"/>
    <w:rsid w:val="00983F03"/>
    <w:rsid w:val="00991FAB"/>
    <w:rsid w:val="00992B30"/>
    <w:rsid w:val="00994564"/>
    <w:rsid w:val="00995096"/>
    <w:rsid w:val="0099540C"/>
    <w:rsid w:val="00996693"/>
    <w:rsid w:val="00996919"/>
    <w:rsid w:val="009969FE"/>
    <w:rsid w:val="00997751"/>
    <w:rsid w:val="009A039C"/>
    <w:rsid w:val="009A0CCA"/>
    <w:rsid w:val="009A3885"/>
    <w:rsid w:val="009A49CC"/>
    <w:rsid w:val="009A4AA8"/>
    <w:rsid w:val="009A5820"/>
    <w:rsid w:val="009A5F57"/>
    <w:rsid w:val="009A6C5A"/>
    <w:rsid w:val="009A71DA"/>
    <w:rsid w:val="009A74BA"/>
    <w:rsid w:val="009B1E02"/>
    <w:rsid w:val="009B2926"/>
    <w:rsid w:val="009B2BE2"/>
    <w:rsid w:val="009B4321"/>
    <w:rsid w:val="009B5A77"/>
    <w:rsid w:val="009C0124"/>
    <w:rsid w:val="009C127A"/>
    <w:rsid w:val="009C16E1"/>
    <w:rsid w:val="009C42DE"/>
    <w:rsid w:val="009C70A7"/>
    <w:rsid w:val="009C74B7"/>
    <w:rsid w:val="009D089B"/>
    <w:rsid w:val="009D19F2"/>
    <w:rsid w:val="009D2CC1"/>
    <w:rsid w:val="009D553C"/>
    <w:rsid w:val="009D701F"/>
    <w:rsid w:val="009E10E3"/>
    <w:rsid w:val="009E25F1"/>
    <w:rsid w:val="009E2A24"/>
    <w:rsid w:val="009E3D43"/>
    <w:rsid w:val="009E4983"/>
    <w:rsid w:val="009E56BB"/>
    <w:rsid w:val="009E6D68"/>
    <w:rsid w:val="009E70FD"/>
    <w:rsid w:val="009F14DC"/>
    <w:rsid w:val="009F1A67"/>
    <w:rsid w:val="009F2A3F"/>
    <w:rsid w:val="009F3FAA"/>
    <w:rsid w:val="009F4E9D"/>
    <w:rsid w:val="009F5EA6"/>
    <w:rsid w:val="009F75B5"/>
    <w:rsid w:val="00A009D5"/>
    <w:rsid w:val="00A016E0"/>
    <w:rsid w:val="00A01A1B"/>
    <w:rsid w:val="00A04211"/>
    <w:rsid w:val="00A048D6"/>
    <w:rsid w:val="00A05C6F"/>
    <w:rsid w:val="00A05D8E"/>
    <w:rsid w:val="00A0677B"/>
    <w:rsid w:val="00A07515"/>
    <w:rsid w:val="00A07C4A"/>
    <w:rsid w:val="00A10151"/>
    <w:rsid w:val="00A1104D"/>
    <w:rsid w:val="00A11BC9"/>
    <w:rsid w:val="00A11E89"/>
    <w:rsid w:val="00A12DFE"/>
    <w:rsid w:val="00A13B52"/>
    <w:rsid w:val="00A20DAC"/>
    <w:rsid w:val="00A20E70"/>
    <w:rsid w:val="00A2528B"/>
    <w:rsid w:val="00A25983"/>
    <w:rsid w:val="00A263B3"/>
    <w:rsid w:val="00A3578C"/>
    <w:rsid w:val="00A3610E"/>
    <w:rsid w:val="00A4089F"/>
    <w:rsid w:val="00A4291E"/>
    <w:rsid w:val="00A43734"/>
    <w:rsid w:val="00A43A4B"/>
    <w:rsid w:val="00A464E3"/>
    <w:rsid w:val="00A4706B"/>
    <w:rsid w:val="00A47D87"/>
    <w:rsid w:val="00A51138"/>
    <w:rsid w:val="00A533ED"/>
    <w:rsid w:val="00A539F3"/>
    <w:rsid w:val="00A5581B"/>
    <w:rsid w:val="00A55CDA"/>
    <w:rsid w:val="00A57DA4"/>
    <w:rsid w:val="00A6090C"/>
    <w:rsid w:val="00A60BF4"/>
    <w:rsid w:val="00A63196"/>
    <w:rsid w:val="00A63936"/>
    <w:rsid w:val="00A64A2B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1246"/>
    <w:rsid w:val="00A822D6"/>
    <w:rsid w:val="00A8372D"/>
    <w:rsid w:val="00A846C1"/>
    <w:rsid w:val="00A85230"/>
    <w:rsid w:val="00A861B1"/>
    <w:rsid w:val="00A862D9"/>
    <w:rsid w:val="00A862E0"/>
    <w:rsid w:val="00A8719B"/>
    <w:rsid w:val="00A9030C"/>
    <w:rsid w:val="00A9039A"/>
    <w:rsid w:val="00A9065F"/>
    <w:rsid w:val="00A924D2"/>
    <w:rsid w:val="00A92F2F"/>
    <w:rsid w:val="00A93D69"/>
    <w:rsid w:val="00A93FD1"/>
    <w:rsid w:val="00A953C5"/>
    <w:rsid w:val="00A9632C"/>
    <w:rsid w:val="00A966BC"/>
    <w:rsid w:val="00AA1242"/>
    <w:rsid w:val="00AA176C"/>
    <w:rsid w:val="00AA1B95"/>
    <w:rsid w:val="00AA4676"/>
    <w:rsid w:val="00AA5984"/>
    <w:rsid w:val="00AA7B58"/>
    <w:rsid w:val="00AB0246"/>
    <w:rsid w:val="00AB0336"/>
    <w:rsid w:val="00AB10BB"/>
    <w:rsid w:val="00AB1698"/>
    <w:rsid w:val="00AB1BFA"/>
    <w:rsid w:val="00AB240D"/>
    <w:rsid w:val="00AB2DB9"/>
    <w:rsid w:val="00AB3D70"/>
    <w:rsid w:val="00AB54E2"/>
    <w:rsid w:val="00AB6D23"/>
    <w:rsid w:val="00AB733F"/>
    <w:rsid w:val="00AC0699"/>
    <w:rsid w:val="00AC1295"/>
    <w:rsid w:val="00AC1452"/>
    <w:rsid w:val="00AC3E10"/>
    <w:rsid w:val="00AC4355"/>
    <w:rsid w:val="00AC4610"/>
    <w:rsid w:val="00AC5561"/>
    <w:rsid w:val="00AC78F9"/>
    <w:rsid w:val="00AC7C12"/>
    <w:rsid w:val="00AD0097"/>
    <w:rsid w:val="00AD034B"/>
    <w:rsid w:val="00AD0935"/>
    <w:rsid w:val="00AD0BB9"/>
    <w:rsid w:val="00AD0C80"/>
    <w:rsid w:val="00AD262B"/>
    <w:rsid w:val="00AD3D5E"/>
    <w:rsid w:val="00AD44FE"/>
    <w:rsid w:val="00AD53B3"/>
    <w:rsid w:val="00AD555A"/>
    <w:rsid w:val="00AD6849"/>
    <w:rsid w:val="00AD72FA"/>
    <w:rsid w:val="00AD7967"/>
    <w:rsid w:val="00AE4167"/>
    <w:rsid w:val="00AE4C89"/>
    <w:rsid w:val="00AE7308"/>
    <w:rsid w:val="00AE732C"/>
    <w:rsid w:val="00AE7929"/>
    <w:rsid w:val="00AF1040"/>
    <w:rsid w:val="00AF1A9A"/>
    <w:rsid w:val="00AF2087"/>
    <w:rsid w:val="00AF2368"/>
    <w:rsid w:val="00AF323F"/>
    <w:rsid w:val="00AF490D"/>
    <w:rsid w:val="00B00C10"/>
    <w:rsid w:val="00B0363D"/>
    <w:rsid w:val="00B1071B"/>
    <w:rsid w:val="00B11C3A"/>
    <w:rsid w:val="00B14E8A"/>
    <w:rsid w:val="00B21130"/>
    <w:rsid w:val="00B21D32"/>
    <w:rsid w:val="00B22476"/>
    <w:rsid w:val="00B22570"/>
    <w:rsid w:val="00B24DCE"/>
    <w:rsid w:val="00B252F2"/>
    <w:rsid w:val="00B25A46"/>
    <w:rsid w:val="00B25F8B"/>
    <w:rsid w:val="00B26C26"/>
    <w:rsid w:val="00B27287"/>
    <w:rsid w:val="00B31859"/>
    <w:rsid w:val="00B344D9"/>
    <w:rsid w:val="00B35965"/>
    <w:rsid w:val="00B3757A"/>
    <w:rsid w:val="00B42963"/>
    <w:rsid w:val="00B504A0"/>
    <w:rsid w:val="00B50A8E"/>
    <w:rsid w:val="00B52CDA"/>
    <w:rsid w:val="00B54369"/>
    <w:rsid w:val="00B554AC"/>
    <w:rsid w:val="00B5569B"/>
    <w:rsid w:val="00B56078"/>
    <w:rsid w:val="00B56B39"/>
    <w:rsid w:val="00B61919"/>
    <w:rsid w:val="00B64BB9"/>
    <w:rsid w:val="00B64C8B"/>
    <w:rsid w:val="00B66C6A"/>
    <w:rsid w:val="00B67389"/>
    <w:rsid w:val="00B7120C"/>
    <w:rsid w:val="00B720BA"/>
    <w:rsid w:val="00B73281"/>
    <w:rsid w:val="00B73CDB"/>
    <w:rsid w:val="00B74249"/>
    <w:rsid w:val="00B7488D"/>
    <w:rsid w:val="00B764AA"/>
    <w:rsid w:val="00B76899"/>
    <w:rsid w:val="00B817BA"/>
    <w:rsid w:val="00B81B02"/>
    <w:rsid w:val="00B84872"/>
    <w:rsid w:val="00B8558C"/>
    <w:rsid w:val="00B864B6"/>
    <w:rsid w:val="00B86B0F"/>
    <w:rsid w:val="00B92409"/>
    <w:rsid w:val="00B92973"/>
    <w:rsid w:val="00B942C2"/>
    <w:rsid w:val="00B96D13"/>
    <w:rsid w:val="00B97030"/>
    <w:rsid w:val="00B975A5"/>
    <w:rsid w:val="00BA0114"/>
    <w:rsid w:val="00BA0917"/>
    <w:rsid w:val="00BA2DC7"/>
    <w:rsid w:val="00BA4342"/>
    <w:rsid w:val="00BA6BB3"/>
    <w:rsid w:val="00BA6DD3"/>
    <w:rsid w:val="00BB1DA6"/>
    <w:rsid w:val="00BB293F"/>
    <w:rsid w:val="00BB2DD7"/>
    <w:rsid w:val="00BB5116"/>
    <w:rsid w:val="00BB5C66"/>
    <w:rsid w:val="00BB63AA"/>
    <w:rsid w:val="00BB762C"/>
    <w:rsid w:val="00BB795A"/>
    <w:rsid w:val="00BB7DF1"/>
    <w:rsid w:val="00BC0F29"/>
    <w:rsid w:val="00BC0FC4"/>
    <w:rsid w:val="00BC1BED"/>
    <w:rsid w:val="00BC47BB"/>
    <w:rsid w:val="00BC5850"/>
    <w:rsid w:val="00BC5B38"/>
    <w:rsid w:val="00BC5E39"/>
    <w:rsid w:val="00BC741E"/>
    <w:rsid w:val="00BC7B62"/>
    <w:rsid w:val="00BD068C"/>
    <w:rsid w:val="00BD1435"/>
    <w:rsid w:val="00BD14DC"/>
    <w:rsid w:val="00BD2195"/>
    <w:rsid w:val="00BD27D0"/>
    <w:rsid w:val="00BD3E10"/>
    <w:rsid w:val="00BD421D"/>
    <w:rsid w:val="00BD5EC4"/>
    <w:rsid w:val="00BD7E31"/>
    <w:rsid w:val="00BE01BB"/>
    <w:rsid w:val="00BE08AC"/>
    <w:rsid w:val="00BE1399"/>
    <w:rsid w:val="00BE3637"/>
    <w:rsid w:val="00BE7526"/>
    <w:rsid w:val="00BF05F3"/>
    <w:rsid w:val="00BF1150"/>
    <w:rsid w:val="00BF1B1E"/>
    <w:rsid w:val="00BF1EB6"/>
    <w:rsid w:val="00BF5C5A"/>
    <w:rsid w:val="00C00059"/>
    <w:rsid w:val="00C00EAB"/>
    <w:rsid w:val="00C02296"/>
    <w:rsid w:val="00C03A87"/>
    <w:rsid w:val="00C04EC2"/>
    <w:rsid w:val="00C0665B"/>
    <w:rsid w:val="00C11571"/>
    <w:rsid w:val="00C13D06"/>
    <w:rsid w:val="00C14281"/>
    <w:rsid w:val="00C15F37"/>
    <w:rsid w:val="00C170EA"/>
    <w:rsid w:val="00C22576"/>
    <w:rsid w:val="00C22DB5"/>
    <w:rsid w:val="00C2408E"/>
    <w:rsid w:val="00C26360"/>
    <w:rsid w:val="00C26F87"/>
    <w:rsid w:val="00C31F35"/>
    <w:rsid w:val="00C320DE"/>
    <w:rsid w:val="00C321B1"/>
    <w:rsid w:val="00C32712"/>
    <w:rsid w:val="00C32887"/>
    <w:rsid w:val="00C34DFA"/>
    <w:rsid w:val="00C36890"/>
    <w:rsid w:val="00C40A36"/>
    <w:rsid w:val="00C41923"/>
    <w:rsid w:val="00C41950"/>
    <w:rsid w:val="00C42444"/>
    <w:rsid w:val="00C43DDB"/>
    <w:rsid w:val="00C44508"/>
    <w:rsid w:val="00C449A9"/>
    <w:rsid w:val="00C4592C"/>
    <w:rsid w:val="00C46B88"/>
    <w:rsid w:val="00C4745F"/>
    <w:rsid w:val="00C52DDC"/>
    <w:rsid w:val="00C52F46"/>
    <w:rsid w:val="00C538F3"/>
    <w:rsid w:val="00C54D35"/>
    <w:rsid w:val="00C54DD2"/>
    <w:rsid w:val="00C5504D"/>
    <w:rsid w:val="00C55498"/>
    <w:rsid w:val="00C5782D"/>
    <w:rsid w:val="00C60CB6"/>
    <w:rsid w:val="00C615A4"/>
    <w:rsid w:val="00C6273E"/>
    <w:rsid w:val="00C64C57"/>
    <w:rsid w:val="00C66F39"/>
    <w:rsid w:val="00C72D65"/>
    <w:rsid w:val="00C738F9"/>
    <w:rsid w:val="00C749B7"/>
    <w:rsid w:val="00C765B9"/>
    <w:rsid w:val="00C76FFD"/>
    <w:rsid w:val="00C770F1"/>
    <w:rsid w:val="00C8227A"/>
    <w:rsid w:val="00C82597"/>
    <w:rsid w:val="00C82F2B"/>
    <w:rsid w:val="00C83322"/>
    <w:rsid w:val="00C83D32"/>
    <w:rsid w:val="00C83F59"/>
    <w:rsid w:val="00C8408A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97EE5"/>
    <w:rsid w:val="00CA3B40"/>
    <w:rsid w:val="00CA4F0F"/>
    <w:rsid w:val="00CA4F71"/>
    <w:rsid w:val="00CA5F3C"/>
    <w:rsid w:val="00CA6845"/>
    <w:rsid w:val="00CB049B"/>
    <w:rsid w:val="00CB1ADA"/>
    <w:rsid w:val="00CB63BB"/>
    <w:rsid w:val="00CB7376"/>
    <w:rsid w:val="00CB7457"/>
    <w:rsid w:val="00CC0030"/>
    <w:rsid w:val="00CC0BAC"/>
    <w:rsid w:val="00CC1C8E"/>
    <w:rsid w:val="00CC2D45"/>
    <w:rsid w:val="00CC2E8C"/>
    <w:rsid w:val="00CC2EE0"/>
    <w:rsid w:val="00CC3F53"/>
    <w:rsid w:val="00CC4DE0"/>
    <w:rsid w:val="00CC6AFF"/>
    <w:rsid w:val="00CC7127"/>
    <w:rsid w:val="00CC77C7"/>
    <w:rsid w:val="00CC7D6D"/>
    <w:rsid w:val="00CD04C0"/>
    <w:rsid w:val="00CD0D73"/>
    <w:rsid w:val="00CD1C39"/>
    <w:rsid w:val="00CD3590"/>
    <w:rsid w:val="00CD39B0"/>
    <w:rsid w:val="00CD3E68"/>
    <w:rsid w:val="00CD4093"/>
    <w:rsid w:val="00CD4200"/>
    <w:rsid w:val="00CD5DF9"/>
    <w:rsid w:val="00CD652E"/>
    <w:rsid w:val="00CD7007"/>
    <w:rsid w:val="00CD7C48"/>
    <w:rsid w:val="00CE0087"/>
    <w:rsid w:val="00CE0347"/>
    <w:rsid w:val="00CE097D"/>
    <w:rsid w:val="00CE19A5"/>
    <w:rsid w:val="00CE1EBF"/>
    <w:rsid w:val="00CE2778"/>
    <w:rsid w:val="00CE373D"/>
    <w:rsid w:val="00CE3BB5"/>
    <w:rsid w:val="00CE5378"/>
    <w:rsid w:val="00CE5871"/>
    <w:rsid w:val="00CE5FB4"/>
    <w:rsid w:val="00CE7DFD"/>
    <w:rsid w:val="00CF1606"/>
    <w:rsid w:val="00CF365F"/>
    <w:rsid w:val="00CF4DD4"/>
    <w:rsid w:val="00CF5962"/>
    <w:rsid w:val="00D00D5A"/>
    <w:rsid w:val="00D01969"/>
    <w:rsid w:val="00D0422C"/>
    <w:rsid w:val="00D07731"/>
    <w:rsid w:val="00D11980"/>
    <w:rsid w:val="00D11BCF"/>
    <w:rsid w:val="00D13C8B"/>
    <w:rsid w:val="00D14135"/>
    <w:rsid w:val="00D163D3"/>
    <w:rsid w:val="00D167A1"/>
    <w:rsid w:val="00D176B4"/>
    <w:rsid w:val="00D21EDB"/>
    <w:rsid w:val="00D2246A"/>
    <w:rsid w:val="00D24C1A"/>
    <w:rsid w:val="00D252E9"/>
    <w:rsid w:val="00D26A10"/>
    <w:rsid w:val="00D31C53"/>
    <w:rsid w:val="00D32DBF"/>
    <w:rsid w:val="00D347F7"/>
    <w:rsid w:val="00D36AB0"/>
    <w:rsid w:val="00D36C2A"/>
    <w:rsid w:val="00D373E2"/>
    <w:rsid w:val="00D37FF2"/>
    <w:rsid w:val="00D400B4"/>
    <w:rsid w:val="00D413A4"/>
    <w:rsid w:val="00D420F9"/>
    <w:rsid w:val="00D42911"/>
    <w:rsid w:val="00D42C08"/>
    <w:rsid w:val="00D46C5B"/>
    <w:rsid w:val="00D4737C"/>
    <w:rsid w:val="00D52538"/>
    <w:rsid w:val="00D52DFA"/>
    <w:rsid w:val="00D54F23"/>
    <w:rsid w:val="00D56352"/>
    <w:rsid w:val="00D569D9"/>
    <w:rsid w:val="00D633B6"/>
    <w:rsid w:val="00D63770"/>
    <w:rsid w:val="00D653B2"/>
    <w:rsid w:val="00D70574"/>
    <w:rsid w:val="00D713EF"/>
    <w:rsid w:val="00D71AA0"/>
    <w:rsid w:val="00D71C0C"/>
    <w:rsid w:val="00D7297A"/>
    <w:rsid w:val="00D74BC6"/>
    <w:rsid w:val="00D76C31"/>
    <w:rsid w:val="00D7766D"/>
    <w:rsid w:val="00D8124D"/>
    <w:rsid w:val="00D8226C"/>
    <w:rsid w:val="00D83B66"/>
    <w:rsid w:val="00D841EB"/>
    <w:rsid w:val="00D85FEE"/>
    <w:rsid w:val="00D8679F"/>
    <w:rsid w:val="00D91B1E"/>
    <w:rsid w:val="00D936FC"/>
    <w:rsid w:val="00D93919"/>
    <w:rsid w:val="00D93E7F"/>
    <w:rsid w:val="00D97A11"/>
    <w:rsid w:val="00DA0C54"/>
    <w:rsid w:val="00DA4AEF"/>
    <w:rsid w:val="00DA4BE6"/>
    <w:rsid w:val="00DA5F93"/>
    <w:rsid w:val="00DB0F6C"/>
    <w:rsid w:val="00DB2DE3"/>
    <w:rsid w:val="00DB2F2A"/>
    <w:rsid w:val="00DB43B7"/>
    <w:rsid w:val="00DB5807"/>
    <w:rsid w:val="00DB6E01"/>
    <w:rsid w:val="00DC01C6"/>
    <w:rsid w:val="00DC0A65"/>
    <w:rsid w:val="00DC23E1"/>
    <w:rsid w:val="00DC44EE"/>
    <w:rsid w:val="00DC4C58"/>
    <w:rsid w:val="00DC5BBC"/>
    <w:rsid w:val="00DD1154"/>
    <w:rsid w:val="00DD25DB"/>
    <w:rsid w:val="00DD4673"/>
    <w:rsid w:val="00DD47C1"/>
    <w:rsid w:val="00DD5122"/>
    <w:rsid w:val="00DD5A0B"/>
    <w:rsid w:val="00DD6426"/>
    <w:rsid w:val="00DD6630"/>
    <w:rsid w:val="00DD6E55"/>
    <w:rsid w:val="00DE34FF"/>
    <w:rsid w:val="00DE4ED7"/>
    <w:rsid w:val="00DE6D72"/>
    <w:rsid w:val="00DF11E7"/>
    <w:rsid w:val="00DF189C"/>
    <w:rsid w:val="00DF2108"/>
    <w:rsid w:val="00DF4C1C"/>
    <w:rsid w:val="00DF4F42"/>
    <w:rsid w:val="00DF694D"/>
    <w:rsid w:val="00E01896"/>
    <w:rsid w:val="00E0394D"/>
    <w:rsid w:val="00E03BC3"/>
    <w:rsid w:val="00E04154"/>
    <w:rsid w:val="00E04EA3"/>
    <w:rsid w:val="00E074C7"/>
    <w:rsid w:val="00E11B02"/>
    <w:rsid w:val="00E12C94"/>
    <w:rsid w:val="00E1407A"/>
    <w:rsid w:val="00E144C4"/>
    <w:rsid w:val="00E14B85"/>
    <w:rsid w:val="00E15403"/>
    <w:rsid w:val="00E154DA"/>
    <w:rsid w:val="00E17938"/>
    <w:rsid w:val="00E2274C"/>
    <w:rsid w:val="00E2311A"/>
    <w:rsid w:val="00E23730"/>
    <w:rsid w:val="00E25799"/>
    <w:rsid w:val="00E25BAC"/>
    <w:rsid w:val="00E25E77"/>
    <w:rsid w:val="00E26151"/>
    <w:rsid w:val="00E263E9"/>
    <w:rsid w:val="00E27F40"/>
    <w:rsid w:val="00E31EE5"/>
    <w:rsid w:val="00E32C24"/>
    <w:rsid w:val="00E3308F"/>
    <w:rsid w:val="00E3728B"/>
    <w:rsid w:val="00E429C6"/>
    <w:rsid w:val="00E42C68"/>
    <w:rsid w:val="00E44D6A"/>
    <w:rsid w:val="00E45225"/>
    <w:rsid w:val="00E452C5"/>
    <w:rsid w:val="00E46562"/>
    <w:rsid w:val="00E46DB0"/>
    <w:rsid w:val="00E47014"/>
    <w:rsid w:val="00E47A79"/>
    <w:rsid w:val="00E5168A"/>
    <w:rsid w:val="00E52CB4"/>
    <w:rsid w:val="00E5401A"/>
    <w:rsid w:val="00E56025"/>
    <w:rsid w:val="00E5762A"/>
    <w:rsid w:val="00E61895"/>
    <w:rsid w:val="00E6332D"/>
    <w:rsid w:val="00E64D64"/>
    <w:rsid w:val="00E6795B"/>
    <w:rsid w:val="00E76B1D"/>
    <w:rsid w:val="00E7702B"/>
    <w:rsid w:val="00E77E32"/>
    <w:rsid w:val="00E80380"/>
    <w:rsid w:val="00E82227"/>
    <w:rsid w:val="00E8502F"/>
    <w:rsid w:val="00E865E4"/>
    <w:rsid w:val="00E8778E"/>
    <w:rsid w:val="00E90184"/>
    <w:rsid w:val="00E90CF3"/>
    <w:rsid w:val="00E931CE"/>
    <w:rsid w:val="00E94F8A"/>
    <w:rsid w:val="00E96711"/>
    <w:rsid w:val="00EA0C9E"/>
    <w:rsid w:val="00EA0F46"/>
    <w:rsid w:val="00EA149A"/>
    <w:rsid w:val="00EA1721"/>
    <w:rsid w:val="00EA1CE9"/>
    <w:rsid w:val="00EA23D0"/>
    <w:rsid w:val="00EA2520"/>
    <w:rsid w:val="00EA390D"/>
    <w:rsid w:val="00EA4A50"/>
    <w:rsid w:val="00EA560E"/>
    <w:rsid w:val="00EB1115"/>
    <w:rsid w:val="00EB1EF1"/>
    <w:rsid w:val="00EC0960"/>
    <w:rsid w:val="00EC0FE6"/>
    <w:rsid w:val="00EC187C"/>
    <w:rsid w:val="00EC214E"/>
    <w:rsid w:val="00EC3844"/>
    <w:rsid w:val="00EC493F"/>
    <w:rsid w:val="00EC569B"/>
    <w:rsid w:val="00ED0C7C"/>
    <w:rsid w:val="00ED14EF"/>
    <w:rsid w:val="00ED47A6"/>
    <w:rsid w:val="00ED56AA"/>
    <w:rsid w:val="00ED7315"/>
    <w:rsid w:val="00EE214D"/>
    <w:rsid w:val="00EE2912"/>
    <w:rsid w:val="00EE3A78"/>
    <w:rsid w:val="00EE472B"/>
    <w:rsid w:val="00EE4BE2"/>
    <w:rsid w:val="00EE5B12"/>
    <w:rsid w:val="00EE71D9"/>
    <w:rsid w:val="00EF0140"/>
    <w:rsid w:val="00EF19D8"/>
    <w:rsid w:val="00EF27D5"/>
    <w:rsid w:val="00EF42E6"/>
    <w:rsid w:val="00EF4AB7"/>
    <w:rsid w:val="00EF50FB"/>
    <w:rsid w:val="00EF5230"/>
    <w:rsid w:val="00EF5824"/>
    <w:rsid w:val="00EF5EA3"/>
    <w:rsid w:val="00EF616E"/>
    <w:rsid w:val="00EF7A8D"/>
    <w:rsid w:val="00EF7F64"/>
    <w:rsid w:val="00F00B5B"/>
    <w:rsid w:val="00F0421F"/>
    <w:rsid w:val="00F051AC"/>
    <w:rsid w:val="00F05706"/>
    <w:rsid w:val="00F101BE"/>
    <w:rsid w:val="00F15D0A"/>
    <w:rsid w:val="00F163AE"/>
    <w:rsid w:val="00F1717D"/>
    <w:rsid w:val="00F20797"/>
    <w:rsid w:val="00F20E6D"/>
    <w:rsid w:val="00F22085"/>
    <w:rsid w:val="00F245C6"/>
    <w:rsid w:val="00F31823"/>
    <w:rsid w:val="00F31BE2"/>
    <w:rsid w:val="00F3373E"/>
    <w:rsid w:val="00F33A94"/>
    <w:rsid w:val="00F36FFF"/>
    <w:rsid w:val="00F41360"/>
    <w:rsid w:val="00F42D54"/>
    <w:rsid w:val="00F436F1"/>
    <w:rsid w:val="00F44258"/>
    <w:rsid w:val="00F446B0"/>
    <w:rsid w:val="00F45CDE"/>
    <w:rsid w:val="00F51562"/>
    <w:rsid w:val="00F5175D"/>
    <w:rsid w:val="00F51791"/>
    <w:rsid w:val="00F53A2A"/>
    <w:rsid w:val="00F54654"/>
    <w:rsid w:val="00F56268"/>
    <w:rsid w:val="00F564D7"/>
    <w:rsid w:val="00F56F45"/>
    <w:rsid w:val="00F57061"/>
    <w:rsid w:val="00F57319"/>
    <w:rsid w:val="00F60292"/>
    <w:rsid w:val="00F61152"/>
    <w:rsid w:val="00F6226D"/>
    <w:rsid w:val="00F62B12"/>
    <w:rsid w:val="00F630FE"/>
    <w:rsid w:val="00F6763E"/>
    <w:rsid w:val="00F718CA"/>
    <w:rsid w:val="00F730AA"/>
    <w:rsid w:val="00F745EF"/>
    <w:rsid w:val="00F747CE"/>
    <w:rsid w:val="00F76B0D"/>
    <w:rsid w:val="00F77E02"/>
    <w:rsid w:val="00F802FC"/>
    <w:rsid w:val="00F80BF8"/>
    <w:rsid w:val="00F81030"/>
    <w:rsid w:val="00F82A7F"/>
    <w:rsid w:val="00F83CAC"/>
    <w:rsid w:val="00F8507F"/>
    <w:rsid w:val="00F87127"/>
    <w:rsid w:val="00F90592"/>
    <w:rsid w:val="00F90716"/>
    <w:rsid w:val="00F912CD"/>
    <w:rsid w:val="00F91EFA"/>
    <w:rsid w:val="00F92160"/>
    <w:rsid w:val="00F923DF"/>
    <w:rsid w:val="00F92F52"/>
    <w:rsid w:val="00F94DCE"/>
    <w:rsid w:val="00F95A63"/>
    <w:rsid w:val="00F97D86"/>
    <w:rsid w:val="00FA008D"/>
    <w:rsid w:val="00FA0CBD"/>
    <w:rsid w:val="00FA1DD3"/>
    <w:rsid w:val="00FA1F84"/>
    <w:rsid w:val="00FA2CC5"/>
    <w:rsid w:val="00FA35A5"/>
    <w:rsid w:val="00FA4BE2"/>
    <w:rsid w:val="00FA4E06"/>
    <w:rsid w:val="00FA678D"/>
    <w:rsid w:val="00FA6DD8"/>
    <w:rsid w:val="00FB007D"/>
    <w:rsid w:val="00FB24C6"/>
    <w:rsid w:val="00FB30E8"/>
    <w:rsid w:val="00FB3393"/>
    <w:rsid w:val="00FB4FC3"/>
    <w:rsid w:val="00FB5C94"/>
    <w:rsid w:val="00FC36B0"/>
    <w:rsid w:val="00FC4D27"/>
    <w:rsid w:val="00FC4D85"/>
    <w:rsid w:val="00FC7901"/>
    <w:rsid w:val="00FD0C2B"/>
    <w:rsid w:val="00FD1403"/>
    <w:rsid w:val="00FD193A"/>
    <w:rsid w:val="00FD2279"/>
    <w:rsid w:val="00FD3EBB"/>
    <w:rsid w:val="00FD3F9C"/>
    <w:rsid w:val="00FD7E56"/>
    <w:rsid w:val="00FE00FB"/>
    <w:rsid w:val="00FE0C54"/>
    <w:rsid w:val="00FE6556"/>
    <w:rsid w:val="00FF01AE"/>
    <w:rsid w:val="00FF07FB"/>
    <w:rsid w:val="00FF0FFA"/>
    <w:rsid w:val="00FF274E"/>
    <w:rsid w:val="00FF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0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0620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620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20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20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620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6203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6203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6203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203E"/>
    <w:pPr>
      <w:outlineLvl w:val="8"/>
    </w:pPr>
  </w:style>
  <w:style w:type="character" w:default="1" w:styleId="DefaultParagraphFont">
    <w:name w:val="Default Paragraph Font"/>
    <w:semiHidden/>
    <w:rsid w:val="000620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203E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C0A65"/>
  </w:style>
  <w:style w:type="character" w:customStyle="1" w:styleId="Heading2Char">
    <w:name w:val="Heading 2 Char"/>
    <w:basedOn w:val="DefaultParagraphFont"/>
    <w:link w:val="Heading2"/>
    <w:rsid w:val="00512C52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512C52"/>
    <w:rPr>
      <w:rFonts w:ascii="Arial" w:eastAsia="Times New Roman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12C52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12C52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12C52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512C52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512C52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512C52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12C52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06203E"/>
    <w:pPr>
      <w:spacing w:before="180"/>
      <w:ind w:left="2693" w:hanging="2693"/>
    </w:pPr>
    <w:rPr>
      <w:b/>
    </w:rPr>
  </w:style>
  <w:style w:type="paragraph" w:styleId="TOC1">
    <w:name w:val="toc 1"/>
    <w:semiHidden/>
    <w:rsid w:val="000620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0620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203E"/>
    <w:pPr>
      <w:ind w:left="1701" w:hanging="1701"/>
    </w:pPr>
  </w:style>
  <w:style w:type="paragraph" w:styleId="TOC4">
    <w:name w:val="toc 4"/>
    <w:basedOn w:val="TOC3"/>
    <w:semiHidden/>
    <w:rsid w:val="0006203E"/>
    <w:pPr>
      <w:ind w:left="1418" w:hanging="1418"/>
    </w:pPr>
  </w:style>
  <w:style w:type="paragraph" w:styleId="TOC3">
    <w:name w:val="toc 3"/>
    <w:basedOn w:val="TOC2"/>
    <w:semiHidden/>
    <w:rsid w:val="0006203E"/>
    <w:pPr>
      <w:ind w:left="1134" w:hanging="1134"/>
    </w:pPr>
  </w:style>
  <w:style w:type="paragraph" w:styleId="TOC2">
    <w:name w:val="toc 2"/>
    <w:basedOn w:val="TOC1"/>
    <w:semiHidden/>
    <w:rsid w:val="000620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203E"/>
    <w:pPr>
      <w:ind w:left="284"/>
    </w:pPr>
  </w:style>
  <w:style w:type="paragraph" w:styleId="Index1">
    <w:name w:val="index 1"/>
    <w:basedOn w:val="Normal"/>
    <w:semiHidden/>
    <w:rsid w:val="0006203E"/>
    <w:pPr>
      <w:keepLines/>
      <w:spacing w:after="0"/>
    </w:pPr>
  </w:style>
  <w:style w:type="paragraph" w:customStyle="1" w:styleId="ZH">
    <w:name w:val="ZH"/>
    <w:rsid w:val="000620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203E"/>
    <w:pPr>
      <w:outlineLvl w:val="9"/>
    </w:pPr>
  </w:style>
  <w:style w:type="paragraph" w:styleId="ListNumber2">
    <w:name w:val="List Number 2"/>
    <w:basedOn w:val="ListNumber"/>
    <w:semiHidden/>
    <w:rsid w:val="0006203E"/>
    <w:pPr>
      <w:ind w:left="851"/>
    </w:pPr>
  </w:style>
  <w:style w:type="paragraph" w:styleId="Header">
    <w:name w:val="header"/>
    <w:link w:val="HeaderChar"/>
    <w:semiHidden/>
    <w:rsid w:val="000620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semiHidden/>
    <w:rsid w:val="00512C5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0620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20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12C52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06203E"/>
    <w:rPr>
      <w:b/>
    </w:rPr>
  </w:style>
  <w:style w:type="paragraph" w:customStyle="1" w:styleId="TAC">
    <w:name w:val="TAC"/>
    <w:basedOn w:val="TAL"/>
    <w:rsid w:val="0006203E"/>
    <w:pPr>
      <w:jc w:val="center"/>
    </w:pPr>
  </w:style>
  <w:style w:type="paragraph" w:customStyle="1" w:styleId="TF">
    <w:name w:val="TF"/>
    <w:basedOn w:val="TH"/>
    <w:rsid w:val="0006203E"/>
    <w:pPr>
      <w:keepNext w:val="0"/>
      <w:spacing w:before="0" w:after="240"/>
    </w:pPr>
  </w:style>
  <w:style w:type="paragraph" w:customStyle="1" w:styleId="NO">
    <w:name w:val="NO"/>
    <w:basedOn w:val="Normal"/>
    <w:rsid w:val="0006203E"/>
    <w:pPr>
      <w:keepLines/>
      <w:ind w:left="1135" w:hanging="851"/>
    </w:pPr>
  </w:style>
  <w:style w:type="paragraph" w:styleId="TOC9">
    <w:name w:val="toc 9"/>
    <w:basedOn w:val="TOC8"/>
    <w:semiHidden/>
    <w:rsid w:val="0006203E"/>
    <w:pPr>
      <w:ind w:left="1418" w:hanging="1418"/>
    </w:pPr>
  </w:style>
  <w:style w:type="paragraph" w:customStyle="1" w:styleId="EX">
    <w:name w:val="EX"/>
    <w:basedOn w:val="Normal"/>
    <w:rsid w:val="0006203E"/>
    <w:pPr>
      <w:keepLines/>
      <w:ind w:left="1702" w:hanging="1418"/>
    </w:pPr>
  </w:style>
  <w:style w:type="paragraph" w:customStyle="1" w:styleId="FP">
    <w:name w:val="FP"/>
    <w:basedOn w:val="Normal"/>
    <w:rsid w:val="0006203E"/>
    <w:pPr>
      <w:spacing w:after="0"/>
    </w:pPr>
  </w:style>
  <w:style w:type="paragraph" w:customStyle="1" w:styleId="LD">
    <w:name w:val="LD"/>
    <w:rsid w:val="000620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6203E"/>
    <w:pPr>
      <w:spacing w:after="0"/>
    </w:pPr>
  </w:style>
  <w:style w:type="paragraph" w:customStyle="1" w:styleId="EW">
    <w:name w:val="EW"/>
    <w:basedOn w:val="EX"/>
    <w:rsid w:val="0006203E"/>
    <w:pPr>
      <w:spacing w:after="0"/>
    </w:pPr>
  </w:style>
  <w:style w:type="paragraph" w:styleId="TOC6">
    <w:name w:val="toc 6"/>
    <w:basedOn w:val="TOC5"/>
    <w:next w:val="Normal"/>
    <w:semiHidden/>
    <w:rsid w:val="0006203E"/>
    <w:pPr>
      <w:ind w:left="1985" w:hanging="1985"/>
    </w:pPr>
  </w:style>
  <w:style w:type="paragraph" w:styleId="TOC7">
    <w:name w:val="toc 7"/>
    <w:basedOn w:val="TOC6"/>
    <w:next w:val="Normal"/>
    <w:semiHidden/>
    <w:rsid w:val="0006203E"/>
    <w:pPr>
      <w:ind w:left="2268" w:hanging="2268"/>
    </w:pPr>
  </w:style>
  <w:style w:type="paragraph" w:styleId="ListBullet2">
    <w:name w:val="List Bullet 2"/>
    <w:basedOn w:val="ListBullet"/>
    <w:semiHidden/>
    <w:rsid w:val="0006203E"/>
    <w:pPr>
      <w:ind w:left="851"/>
    </w:pPr>
  </w:style>
  <w:style w:type="paragraph" w:styleId="ListBullet3">
    <w:name w:val="List Bullet 3"/>
    <w:basedOn w:val="ListBullet2"/>
    <w:semiHidden/>
    <w:rsid w:val="0006203E"/>
    <w:pPr>
      <w:ind w:left="1135"/>
    </w:pPr>
  </w:style>
  <w:style w:type="paragraph" w:styleId="ListNumber">
    <w:name w:val="List Number"/>
    <w:basedOn w:val="List"/>
    <w:semiHidden/>
    <w:rsid w:val="0006203E"/>
  </w:style>
  <w:style w:type="paragraph" w:customStyle="1" w:styleId="EQ">
    <w:name w:val="EQ"/>
    <w:basedOn w:val="Normal"/>
    <w:next w:val="Normal"/>
    <w:rsid w:val="000620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20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20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20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6203E"/>
    <w:pPr>
      <w:jc w:val="right"/>
    </w:pPr>
  </w:style>
  <w:style w:type="paragraph" w:customStyle="1" w:styleId="H6">
    <w:name w:val="H6"/>
    <w:basedOn w:val="Heading5"/>
    <w:next w:val="Normal"/>
    <w:rsid w:val="000620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203E"/>
    <w:pPr>
      <w:ind w:left="851" w:hanging="851"/>
    </w:pPr>
  </w:style>
  <w:style w:type="paragraph" w:customStyle="1" w:styleId="TAL">
    <w:name w:val="TAL"/>
    <w:basedOn w:val="Normal"/>
    <w:rsid w:val="000620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20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20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20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20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203E"/>
    <w:pPr>
      <w:framePr w:wrap="notBeside" w:y="16161"/>
    </w:pPr>
  </w:style>
  <w:style w:type="character" w:customStyle="1" w:styleId="ZGSM">
    <w:name w:val="ZGSM"/>
    <w:rsid w:val="0006203E"/>
  </w:style>
  <w:style w:type="paragraph" w:styleId="List2">
    <w:name w:val="List 2"/>
    <w:basedOn w:val="List"/>
    <w:semiHidden/>
    <w:rsid w:val="0006203E"/>
    <w:pPr>
      <w:ind w:left="851"/>
    </w:pPr>
  </w:style>
  <w:style w:type="paragraph" w:customStyle="1" w:styleId="ZG">
    <w:name w:val="ZG"/>
    <w:rsid w:val="000620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6203E"/>
    <w:pPr>
      <w:ind w:left="1135"/>
    </w:pPr>
  </w:style>
  <w:style w:type="paragraph" w:styleId="List4">
    <w:name w:val="List 4"/>
    <w:basedOn w:val="List3"/>
    <w:semiHidden/>
    <w:rsid w:val="0006203E"/>
    <w:pPr>
      <w:ind w:left="1418"/>
    </w:pPr>
  </w:style>
  <w:style w:type="paragraph" w:styleId="List5">
    <w:name w:val="List 5"/>
    <w:basedOn w:val="List4"/>
    <w:semiHidden/>
    <w:rsid w:val="0006203E"/>
    <w:pPr>
      <w:ind w:left="1702"/>
    </w:pPr>
  </w:style>
  <w:style w:type="paragraph" w:customStyle="1" w:styleId="EditorsNote">
    <w:name w:val="Editor's Note"/>
    <w:basedOn w:val="NO"/>
    <w:rsid w:val="0006203E"/>
    <w:rPr>
      <w:color w:val="FF0000"/>
    </w:rPr>
  </w:style>
  <w:style w:type="paragraph" w:styleId="List">
    <w:name w:val="List"/>
    <w:basedOn w:val="Normal"/>
    <w:semiHidden/>
    <w:rsid w:val="0006203E"/>
    <w:pPr>
      <w:ind w:left="568" w:hanging="284"/>
    </w:pPr>
  </w:style>
  <w:style w:type="paragraph" w:styleId="ListBullet">
    <w:name w:val="List Bullet"/>
    <w:basedOn w:val="List"/>
    <w:semiHidden/>
    <w:rsid w:val="0006203E"/>
  </w:style>
  <w:style w:type="paragraph" w:styleId="ListBullet4">
    <w:name w:val="List Bullet 4"/>
    <w:basedOn w:val="ListBullet3"/>
    <w:semiHidden/>
    <w:rsid w:val="0006203E"/>
    <w:pPr>
      <w:ind w:left="1418"/>
    </w:pPr>
  </w:style>
  <w:style w:type="paragraph" w:styleId="ListBullet5">
    <w:name w:val="List Bullet 5"/>
    <w:basedOn w:val="ListBullet4"/>
    <w:semiHidden/>
    <w:rsid w:val="0006203E"/>
    <w:pPr>
      <w:ind w:left="1702"/>
    </w:pPr>
  </w:style>
  <w:style w:type="paragraph" w:customStyle="1" w:styleId="B1">
    <w:name w:val="B1"/>
    <w:basedOn w:val="List"/>
    <w:rsid w:val="0006203E"/>
  </w:style>
  <w:style w:type="paragraph" w:customStyle="1" w:styleId="B2">
    <w:name w:val="B2"/>
    <w:basedOn w:val="List2"/>
    <w:rsid w:val="0006203E"/>
  </w:style>
  <w:style w:type="paragraph" w:customStyle="1" w:styleId="B3">
    <w:name w:val="B3"/>
    <w:basedOn w:val="List3"/>
    <w:rsid w:val="0006203E"/>
  </w:style>
  <w:style w:type="paragraph" w:customStyle="1" w:styleId="B4">
    <w:name w:val="B4"/>
    <w:basedOn w:val="List4"/>
    <w:rsid w:val="0006203E"/>
  </w:style>
  <w:style w:type="paragraph" w:customStyle="1" w:styleId="B5">
    <w:name w:val="B5"/>
    <w:basedOn w:val="List5"/>
    <w:rsid w:val="0006203E"/>
  </w:style>
  <w:style w:type="paragraph" w:styleId="Footer">
    <w:name w:val="footer"/>
    <w:basedOn w:val="Header"/>
    <w:link w:val="FooterChar"/>
    <w:semiHidden/>
    <w:rsid w:val="0006203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512C5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06203E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88</Pages>
  <Words>18448</Words>
  <Characters>105154</Characters>
  <Application>Microsoft Office Word</Application>
  <DocSecurity>0</DocSecurity>
  <Lines>876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Carolyn Taylor</cp:lastModifiedBy>
  <cp:revision>201</cp:revision>
  <dcterms:created xsi:type="dcterms:W3CDTF">2025-03-03T09:46:00Z</dcterms:created>
  <dcterms:modified xsi:type="dcterms:W3CDTF">2025-09-10T09:19:00Z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